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77777777"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CFD172B" w14:textId="527DAA82" w:rsidR="009964CA" w:rsidRDefault="003067F6" w:rsidP="00806C06">
            <w:pPr>
              <w:pStyle w:val="Subtitle"/>
            </w:pPr>
            <w:r>
              <w:t>201</w:t>
            </w:r>
            <w:r w:rsidR="00475355">
              <w:t>712</w:t>
            </w:r>
            <w:r w:rsidR="00DA4C0A">
              <w:t>13</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3" w:name="Version_Frontpage" w:colFirst="1" w:colLast="1"/>
            <w:bookmarkEnd w:id="2"/>
            <w:r>
              <w:t xml:space="preserve">Version </w:t>
            </w:r>
          </w:p>
        </w:tc>
        <w:tc>
          <w:tcPr>
            <w:tcW w:w="8753" w:type="dxa"/>
          </w:tcPr>
          <w:p w14:paraId="14407968" w14:textId="22AA2395" w:rsidR="00F81870" w:rsidRDefault="00D13517" w:rsidP="00F81870">
            <w:pPr>
              <w:pStyle w:val="Version"/>
            </w:pPr>
            <w:r>
              <w:t>0.</w:t>
            </w:r>
            <w:r w:rsidR="003B0B99">
              <w:t>1</w:t>
            </w:r>
            <w:r w:rsidR="00DA4C0A">
              <w:t>6</w:t>
            </w:r>
          </w:p>
        </w:tc>
      </w:tr>
      <w:bookmarkEnd w:id="3"/>
    </w:tbl>
    <w:p w14:paraId="70FE7AED" w14:textId="77777777"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7" w:name="Editor_Amendment"/>
            <w:bookmarkEnd w:id="7"/>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8" w:name="Comments_Amendment"/>
            <w:bookmarkEnd w:id="8"/>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integrate ICCR harmonization into total workplan</w:t>
            </w:r>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A96838">
        <w:trPr>
          <w:trHeight w:val="397"/>
        </w:trPr>
        <w:tc>
          <w:tcPr>
            <w:tcW w:w="1260" w:type="dxa"/>
            <w:tcBorders>
              <w:top w:val="single" w:sz="4" w:space="0" w:color="auto"/>
            </w:tcBorders>
            <w:vAlign w:val="center"/>
          </w:tcPr>
          <w:p w14:paraId="0179BBAB" w14:textId="20AF0005" w:rsidR="00DA4C0A" w:rsidRDefault="00DA4C0A" w:rsidP="00544EA6">
            <w:r>
              <w:t>0.16</w:t>
            </w:r>
          </w:p>
        </w:tc>
        <w:tc>
          <w:tcPr>
            <w:tcW w:w="1620" w:type="dxa"/>
            <w:tcBorders>
              <w:top w:val="single" w:sz="4" w:space="0" w:color="auto"/>
            </w:tcBorders>
            <w:vAlign w:val="center"/>
          </w:tcPr>
          <w:p w14:paraId="36214718" w14:textId="74A0960E" w:rsidR="00DA4C0A" w:rsidRDefault="00DA4C0A" w:rsidP="00544EA6">
            <w:r>
              <w:t>20171213</w:t>
            </w:r>
          </w:p>
        </w:tc>
        <w:tc>
          <w:tcPr>
            <w:tcW w:w="2238" w:type="dxa"/>
            <w:tcBorders>
              <w:top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tcBorders>
            <w:vAlign w:val="center"/>
          </w:tcPr>
          <w:p w14:paraId="69C4A8E8" w14:textId="38825F2E" w:rsidR="00DA4C0A" w:rsidRDefault="00DA4C0A" w:rsidP="00385B81">
            <w:r>
              <w:t>Changed RCP to RCPath throughout document</w:t>
            </w:r>
          </w:p>
        </w:tc>
      </w:tr>
      <w:bookmarkEnd w:id="4"/>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9" w:name="TableOfContents"/>
      <w:bookmarkEnd w:id="9"/>
      <w:r w:rsidRPr="00E87BDC">
        <w:lastRenderedPageBreak/>
        <w:t>Table of Contents</w:t>
      </w:r>
    </w:p>
    <w:p w14:paraId="05588082" w14:textId="77777777" w:rsidR="00372B24"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00166832" w:history="1">
        <w:r w:rsidR="00372B24" w:rsidRPr="001B16E1">
          <w:rPr>
            <w:rStyle w:val="Hyperlink"/>
          </w:rPr>
          <w:t>1 Glossary</w:t>
        </w:r>
        <w:r w:rsidR="00372B24">
          <w:rPr>
            <w:webHidden/>
          </w:rPr>
          <w:tab/>
        </w:r>
        <w:r w:rsidR="00372B24">
          <w:rPr>
            <w:webHidden/>
          </w:rPr>
          <w:fldChar w:fldCharType="begin"/>
        </w:r>
        <w:r w:rsidR="00372B24">
          <w:rPr>
            <w:webHidden/>
          </w:rPr>
          <w:instrText xml:space="preserve"> PAGEREF _Toc500166832 \h </w:instrText>
        </w:r>
        <w:r w:rsidR="00372B24">
          <w:rPr>
            <w:webHidden/>
          </w:rPr>
        </w:r>
        <w:r w:rsidR="00372B24">
          <w:rPr>
            <w:webHidden/>
          </w:rPr>
          <w:fldChar w:fldCharType="separate"/>
        </w:r>
        <w:r w:rsidR="00372B24">
          <w:rPr>
            <w:webHidden/>
          </w:rPr>
          <w:t>5</w:t>
        </w:r>
        <w:r w:rsidR="00372B24">
          <w:rPr>
            <w:webHidden/>
          </w:rPr>
          <w:fldChar w:fldCharType="end"/>
        </w:r>
      </w:hyperlink>
    </w:p>
    <w:p w14:paraId="2F46AA0F" w14:textId="77777777" w:rsidR="00372B24" w:rsidRDefault="00682310">
      <w:pPr>
        <w:pStyle w:val="TOC2"/>
        <w:rPr>
          <w:rFonts w:asciiTheme="minorHAnsi" w:eastAsiaTheme="minorEastAsia" w:hAnsiTheme="minorHAnsi" w:cstheme="minorBidi"/>
          <w:noProof/>
          <w:szCs w:val="22"/>
          <w:lang w:eastAsia="en-US"/>
        </w:rPr>
      </w:pPr>
      <w:hyperlink w:anchor="_Toc500166833" w:history="1">
        <w:r w:rsidR="00372B24" w:rsidRPr="001B16E1">
          <w:rPr>
            <w:rStyle w:val="Hyperlink"/>
            <w:noProof/>
          </w:rPr>
          <w:t>1.1 Domain Terms</w:t>
        </w:r>
        <w:r w:rsidR="00372B24">
          <w:rPr>
            <w:noProof/>
            <w:webHidden/>
          </w:rPr>
          <w:tab/>
        </w:r>
        <w:r w:rsidR="00372B24">
          <w:rPr>
            <w:noProof/>
            <w:webHidden/>
          </w:rPr>
          <w:fldChar w:fldCharType="begin"/>
        </w:r>
        <w:r w:rsidR="00372B24">
          <w:rPr>
            <w:noProof/>
            <w:webHidden/>
          </w:rPr>
          <w:instrText xml:space="preserve"> PAGEREF _Toc500166833 \h </w:instrText>
        </w:r>
        <w:r w:rsidR="00372B24">
          <w:rPr>
            <w:noProof/>
            <w:webHidden/>
          </w:rPr>
        </w:r>
        <w:r w:rsidR="00372B24">
          <w:rPr>
            <w:noProof/>
            <w:webHidden/>
          </w:rPr>
          <w:fldChar w:fldCharType="separate"/>
        </w:r>
        <w:r w:rsidR="00372B24">
          <w:rPr>
            <w:noProof/>
            <w:webHidden/>
          </w:rPr>
          <w:t>5</w:t>
        </w:r>
        <w:r w:rsidR="00372B24">
          <w:rPr>
            <w:noProof/>
            <w:webHidden/>
          </w:rPr>
          <w:fldChar w:fldCharType="end"/>
        </w:r>
      </w:hyperlink>
    </w:p>
    <w:p w14:paraId="44F6C915"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34" w:history="1">
        <w:r w:rsidR="00372B24" w:rsidRPr="001B16E1">
          <w:rPr>
            <w:rStyle w:val="Hyperlink"/>
          </w:rPr>
          <w:t>2 Introduction</w:t>
        </w:r>
        <w:r w:rsidR="00372B24">
          <w:rPr>
            <w:webHidden/>
          </w:rPr>
          <w:tab/>
        </w:r>
        <w:r w:rsidR="00372B24">
          <w:rPr>
            <w:webHidden/>
          </w:rPr>
          <w:fldChar w:fldCharType="begin"/>
        </w:r>
        <w:r w:rsidR="00372B24">
          <w:rPr>
            <w:webHidden/>
          </w:rPr>
          <w:instrText xml:space="preserve"> PAGEREF _Toc500166834 \h </w:instrText>
        </w:r>
        <w:r w:rsidR="00372B24">
          <w:rPr>
            <w:webHidden/>
          </w:rPr>
        </w:r>
        <w:r w:rsidR="00372B24">
          <w:rPr>
            <w:webHidden/>
          </w:rPr>
          <w:fldChar w:fldCharType="separate"/>
        </w:r>
        <w:r w:rsidR="00372B24">
          <w:rPr>
            <w:webHidden/>
          </w:rPr>
          <w:t>6</w:t>
        </w:r>
        <w:r w:rsidR="00372B24">
          <w:rPr>
            <w:webHidden/>
          </w:rPr>
          <w:fldChar w:fldCharType="end"/>
        </w:r>
      </w:hyperlink>
    </w:p>
    <w:p w14:paraId="4A8CF6FB" w14:textId="77777777" w:rsidR="00372B24" w:rsidRDefault="00682310">
      <w:pPr>
        <w:pStyle w:val="TOC2"/>
        <w:rPr>
          <w:rFonts w:asciiTheme="minorHAnsi" w:eastAsiaTheme="minorEastAsia" w:hAnsiTheme="minorHAnsi" w:cstheme="minorBidi"/>
          <w:noProof/>
          <w:szCs w:val="22"/>
          <w:lang w:eastAsia="en-US"/>
        </w:rPr>
      </w:pPr>
      <w:hyperlink w:anchor="_Toc500166835" w:history="1">
        <w:r w:rsidR="00372B24" w:rsidRPr="001B16E1">
          <w:rPr>
            <w:rStyle w:val="Hyperlink"/>
            <w:noProof/>
          </w:rPr>
          <w:t>2.1 Purpose</w:t>
        </w:r>
        <w:r w:rsidR="00372B24">
          <w:rPr>
            <w:noProof/>
            <w:webHidden/>
          </w:rPr>
          <w:tab/>
        </w:r>
        <w:r w:rsidR="00372B24">
          <w:rPr>
            <w:noProof/>
            <w:webHidden/>
          </w:rPr>
          <w:fldChar w:fldCharType="begin"/>
        </w:r>
        <w:r w:rsidR="00372B24">
          <w:rPr>
            <w:noProof/>
            <w:webHidden/>
          </w:rPr>
          <w:instrText xml:space="preserve"> PAGEREF _Toc500166835 \h </w:instrText>
        </w:r>
        <w:r w:rsidR="00372B24">
          <w:rPr>
            <w:noProof/>
            <w:webHidden/>
          </w:rPr>
        </w:r>
        <w:r w:rsidR="00372B24">
          <w:rPr>
            <w:noProof/>
            <w:webHidden/>
          </w:rPr>
          <w:fldChar w:fldCharType="separate"/>
        </w:r>
        <w:r w:rsidR="00372B24">
          <w:rPr>
            <w:noProof/>
            <w:webHidden/>
          </w:rPr>
          <w:t>6</w:t>
        </w:r>
        <w:r w:rsidR="00372B24">
          <w:rPr>
            <w:noProof/>
            <w:webHidden/>
          </w:rPr>
          <w:fldChar w:fldCharType="end"/>
        </w:r>
      </w:hyperlink>
    </w:p>
    <w:p w14:paraId="1CEBD88C" w14:textId="77777777" w:rsidR="00372B24" w:rsidRDefault="00682310">
      <w:pPr>
        <w:pStyle w:val="TOC2"/>
        <w:rPr>
          <w:rFonts w:asciiTheme="minorHAnsi" w:eastAsiaTheme="minorEastAsia" w:hAnsiTheme="minorHAnsi" w:cstheme="minorBidi"/>
          <w:noProof/>
          <w:szCs w:val="22"/>
          <w:lang w:eastAsia="en-US"/>
        </w:rPr>
      </w:pPr>
      <w:hyperlink w:anchor="_Toc500166836" w:history="1">
        <w:r w:rsidR="00372B24" w:rsidRPr="001B16E1">
          <w:rPr>
            <w:rStyle w:val="Hyperlink"/>
            <w:noProof/>
          </w:rPr>
          <w:t>2.2 Audience and stakeholder domain</w:t>
        </w:r>
        <w:r w:rsidR="00372B24">
          <w:rPr>
            <w:noProof/>
            <w:webHidden/>
          </w:rPr>
          <w:tab/>
        </w:r>
        <w:r w:rsidR="00372B24">
          <w:rPr>
            <w:noProof/>
            <w:webHidden/>
          </w:rPr>
          <w:fldChar w:fldCharType="begin"/>
        </w:r>
        <w:r w:rsidR="00372B24">
          <w:rPr>
            <w:noProof/>
            <w:webHidden/>
          </w:rPr>
          <w:instrText xml:space="preserve"> PAGEREF _Toc500166836 \h </w:instrText>
        </w:r>
        <w:r w:rsidR="00372B24">
          <w:rPr>
            <w:noProof/>
            <w:webHidden/>
          </w:rPr>
        </w:r>
        <w:r w:rsidR="00372B24">
          <w:rPr>
            <w:noProof/>
            <w:webHidden/>
          </w:rPr>
          <w:fldChar w:fldCharType="separate"/>
        </w:r>
        <w:r w:rsidR="00372B24">
          <w:rPr>
            <w:noProof/>
            <w:webHidden/>
          </w:rPr>
          <w:t>6</w:t>
        </w:r>
        <w:r w:rsidR="00372B24">
          <w:rPr>
            <w:noProof/>
            <w:webHidden/>
          </w:rPr>
          <w:fldChar w:fldCharType="end"/>
        </w:r>
      </w:hyperlink>
    </w:p>
    <w:p w14:paraId="1EDF32C7" w14:textId="77777777" w:rsidR="00372B24" w:rsidRDefault="00682310">
      <w:pPr>
        <w:pStyle w:val="TOC3"/>
        <w:rPr>
          <w:rFonts w:asciiTheme="minorHAnsi" w:eastAsiaTheme="minorEastAsia" w:hAnsiTheme="minorHAnsi" w:cstheme="minorBidi"/>
          <w:sz w:val="22"/>
          <w:szCs w:val="22"/>
          <w:lang w:eastAsia="en-US"/>
        </w:rPr>
      </w:pPr>
      <w:hyperlink w:anchor="_Toc500166837" w:history="1">
        <w:r w:rsidR="00372B24" w:rsidRPr="001B16E1">
          <w:rPr>
            <w:rStyle w:val="Hyperlink"/>
          </w:rPr>
          <w:t>2.2.1 Input from stakeholders</w:t>
        </w:r>
        <w:r w:rsidR="00372B24">
          <w:rPr>
            <w:webHidden/>
          </w:rPr>
          <w:tab/>
        </w:r>
        <w:r w:rsidR="00372B24">
          <w:rPr>
            <w:webHidden/>
          </w:rPr>
          <w:fldChar w:fldCharType="begin"/>
        </w:r>
        <w:r w:rsidR="00372B24">
          <w:rPr>
            <w:webHidden/>
          </w:rPr>
          <w:instrText xml:space="preserve"> PAGEREF _Toc500166837 \h </w:instrText>
        </w:r>
        <w:r w:rsidR="00372B24">
          <w:rPr>
            <w:webHidden/>
          </w:rPr>
        </w:r>
        <w:r w:rsidR="00372B24">
          <w:rPr>
            <w:webHidden/>
          </w:rPr>
          <w:fldChar w:fldCharType="separate"/>
        </w:r>
        <w:r w:rsidR="00372B24">
          <w:rPr>
            <w:webHidden/>
          </w:rPr>
          <w:t>6</w:t>
        </w:r>
        <w:r w:rsidR="00372B24">
          <w:rPr>
            <w:webHidden/>
          </w:rPr>
          <w:fldChar w:fldCharType="end"/>
        </w:r>
      </w:hyperlink>
    </w:p>
    <w:p w14:paraId="73ABAD71" w14:textId="77777777" w:rsidR="00372B24" w:rsidRDefault="00682310">
      <w:pPr>
        <w:pStyle w:val="TOC3"/>
        <w:rPr>
          <w:rFonts w:asciiTheme="minorHAnsi" w:eastAsiaTheme="minorEastAsia" w:hAnsiTheme="minorHAnsi" w:cstheme="minorBidi"/>
          <w:sz w:val="22"/>
          <w:szCs w:val="22"/>
          <w:lang w:eastAsia="en-US"/>
        </w:rPr>
      </w:pPr>
      <w:hyperlink w:anchor="_Toc500166838" w:history="1">
        <w:r w:rsidR="00372B24" w:rsidRPr="001B16E1">
          <w:rPr>
            <w:rStyle w:val="Hyperlink"/>
          </w:rPr>
          <w:t>2.2.2 Degree of consensus on the statement of problem</w:t>
        </w:r>
        <w:r w:rsidR="00372B24">
          <w:rPr>
            <w:webHidden/>
          </w:rPr>
          <w:tab/>
        </w:r>
        <w:r w:rsidR="00372B24">
          <w:rPr>
            <w:webHidden/>
          </w:rPr>
          <w:fldChar w:fldCharType="begin"/>
        </w:r>
        <w:r w:rsidR="00372B24">
          <w:rPr>
            <w:webHidden/>
          </w:rPr>
          <w:instrText xml:space="preserve"> PAGEREF _Toc500166838 \h </w:instrText>
        </w:r>
        <w:r w:rsidR="00372B24">
          <w:rPr>
            <w:webHidden/>
          </w:rPr>
        </w:r>
        <w:r w:rsidR="00372B24">
          <w:rPr>
            <w:webHidden/>
          </w:rPr>
          <w:fldChar w:fldCharType="separate"/>
        </w:r>
        <w:r w:rsidR="00372B24">
          <w:rPr>
            <w:webHidden/>
          </w:rPr>
          <w:t>6</w:t>
        </w:r>
        <w:r w:rsidR="00372B24">
          <w:rPr>
            <w:webHidden/>
          </w:rPr>
          <w:fldChar w:fldCharType="end"/>
        </w:r>
      </w:hyperlink>
    </w:p>
    <w:p w14:paraId="1C29CE40"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39" w:history="1">
        <w:r w:rsidR="00372B24" w:rsidRPr="001B16E1">
          <w:rPr>
            <w:rStyle w:val="Hyperlink"/>
          </w:rPr>
          <w:t>3 Statement of the problem or need</w:t>
        </w:r>
        <w:r w:rsidR="00372B24">
          <w:rPr>
            <w:webHidden/>
          </w:rPr>
          <w:tab/>
        </w:r>
        <w:r w:rsidR="00372B24">
          <w:rPr>
            <w:webHidden/>
          </w:rPr>
          <w:fldChar w:fldCharType="begin"/>
        </w:r>
        <w:r w:rsidR="00372B24">
          <w:rPr>
            <w:webHidden/>
          </w:rPr>
          <w:instrText xml:space="preserve"> PAGEREF _Toc500166839 \h </w:instrText>
        </w:r>
        <w:r w:rsidR="00372B24">
          <w:rPr>
            <w:webHidden/>
          </w:rPr>
        </w:r>
        <w:r w:rsidR="00372B24">
          <w:rPr>
            <w:webHidden/>
          </w:rPr>
          <w:fldChar w:fldCharType="separate"/>
        </w:r>
        <w:r w:rsidR="00372B24">
          <w:rPr>
            <w:webHidden/>
          </w:rPr>
          <w:t>8</w:t>
        </w:r>
        <w:r w:rsidR="00372B24">
          <w:rPr>
            <w:webHidden/>
          </w:rPr>
          <w:fldChar w:fldCharType="end"/>
        </w:r>
      </w:hyperlink>
    </w:p>
    <w:p w14:paraId="0ADA2D04" w14:textId="77777777" w:rsidR="00372B24" w:rsidRDefault="00682310">
      <w:pPr>
        <w:pStyle w:val="TOC2"/>
        <w:rPr>
          <w:rFonts w:asciiTheme="minorHAnsi" w:eastAsiaTheme="minorEastAsia" w:hAnsiTheme="minorHAnsi" w:cstheme="minorBidi"/>
          <w:noProof/>
          <w:szCs w:val="22"/>
          <w:lang w:eastAsia="en-US"/>
        </w:rPr>
      </w:pPr>
      <w:hyperlink w:anchor="_Toc500166840" w:history="1">
        <w:r w:rsidR="00372B24" w:rsidRPr="001B16E1">
          <w:rPr>
            <w:rStyle w:val="Hyperlink"/>
            <w:i/>
            <w:noProof/>
          </w:rPr>
          <w:t>3.1</w:t>
        </w:r>
        <w:r w:rsidR="00372B24" w:rsidRPr="001B16E1">
          <w:rPr>
            <w:rStyle w:val="Hyperlink"/>
            <w:noProof/>
          </w:rPr>
          <w:t xml:space="preserve"> Summary of problem or need, </w:t>
        </w:r>
        <w:r w:rsidR="00372B24" w:rsidRPr="001B16E1">
          <w:rPr>
            <w:rStyle w:val="Hyperlink"/>
            <w:i/>
            <w:noProof/>
          </w:rPr>
          <w:t>as reported</w:t>
        </w:r>
        <w:r w:rsidR="00372B24">
          <w:rPr>
            <w:noProof/>
            <w:webHidden/>
          </w:rPr>
          <w:tab/>
        </w:r>
        <w:r w:rsidR="00372B24">
          <w:rPr>
            <w:noProof/>
            <w:webHidden/>
          </w:rPr>
          <w:fldChar w:fldCharType="begin"/>
        </w:r>
        <w:r w:rsidR="00372B24">
          <w:rPr>
            <w:noProof/>
            <w:webHidden/>
          </w:rPr>
          <w:instrText xml:space="preserve"> PAGEREF _Toc500166840 \h </w:instrText>
        </w:r>
        <w:r w:rsidR="00372B24">
          <w:rPr>
            <w:noProof/>
            <w:webHidden/>
          </w:rPr>
        </w:r>
        <w:r w:rsidR="00372B24">
          <w:rPr>
            <w:noProof/>
            <w:webHidden/>
          </w:rPr>
          <w:fldChar w:fldCharType="separate"/>
        </w:r>
        <w:r w:rsidR="00372B24">
          <w:rPr>
            <w:noProof/>
            <w:webHidden/>
          </w:rPr>
          <w:t>8</w:t>
        </w:r>
        <w:r w:rsidR="00372B24">
          <w:rPr>
            <w:noProof/>
            <w:webHidden/>
          </w:rPr>
          <w:fldChar w:fldCharType="end"/>
        </w:r>
      </w:hyperlink>
    </w:p>
    <w:p w14:paraId="6EFDBC08" w14:textId="77777777" w:rsidR="00372B24" w:rsidRDefault="00682310">
      <w:pPr>
        <w:pStyle w:val="TOC2"/>
        <w:rPr>
          <w:rFonts w:asciiTheme="minorHAnsi" w:eastAsiaTheme="minorEastAsia" w:hAnsiTheme="minorHAnsi" w:cstheme="minorBidi"/>
          <w:noProof/>
          <w:szCs w:val="22"/>
          <w:lang w:eastAsia="en-US"/>
        </w:rPr>
      </w:pPr>
      <w:hyperlink w:anchor="_Toc500166841" w:history="1">
        <w:r w:rsidR="00372B24" w:rsidRPr="001B16E1">
          <w:rPr>
            <w:rStyle w:val="Hyperlink"/>
            <w:noProof/>
          </w:rPr>
          <w:t>3.2 Summary of requested solution</w:t>
        </w:r>
        <w:r w:rsidR="00372B24">
          <w:rPr>
            <w:noProof/>
            <w:webHidden/>
          </w:rPr>
          <w:tab/>
        </w:r>
        <w:r w:rsidR="00372B24">
          <w:rPr>
            <w:noProof/>
            <w:webHidden/>
          </w:rPr>
          <w:fldChar w:fldCharType="begin"/>
        </w:r>
        <w:r w:rsidR="00372B24">
          <w:rPr>
            <w:noProof/>
            <w:webHidden/>
          </w:rPr>
          <w:instrText xml:space="preserve"> PAGEREF _Toc500166841 \h </w:instrText>
        </w:r>
        <w:r w:rsidR="00372B24">
          <w:rPr>
            <w:noProof/>
            <w:webHidden/>
          </w:rPr>
        </w:r>
        <w:r w:rsidR="00372B24">
          <w:rPr>
            <w:noProof/>
            <w:webHidden/>
          </w:rPr>
          <w:fldChar w:fldCharType="separate"/>
        </w:r>
        <w:r w:rsidR="00372B24">
          <w:rPr>
            <w:noProof/>
            <w:webHidden/>
          </w:rPr>
          <w:t>8</w:t>
        </w:r>
        <w:r w:rsidR="00372B24">
          <w:rPr>
            <w:noProof/>
            <w:webHidden/>
          </w:rPr>
          <w:fldChar w:fldCharType="end"/>
        </w:r>
      </w:hyperlink>
    </w:p>
    <w:p w14:paraId="172366FC" w14:textId="77777777" w:rsidR="00372B24" w:rsidRDefault="00682310">
      <w:pPr>
        <w:pStyle w:val="TOC2"/>
        <w:rPr>
          <w:rFonts w:asciiTheme="minorHAnsi" w:eastAsiaTheme="minorEastAsia" w:hAnsiTheme="minorHAnsi" w:cstheme="minorBidi"/>
          <w:noProof/>
          <w:szCs w:val="22"/>
          <w:lang w:eastAsia="en-US"/>
        </w:rPr>
      </w:pPr>
      <w:hyperlink w:anchor="_Toc500166842" w:history="1">
        <w:r w:rsidR="00372B24" w:rsidRPr="001B16E1">
          <w:rPr>
            <w:rStyle w:val="Hyperlink"/>
            <w:i/>
            <w:noProof/>
          </w:rPr>
          <w:t>3.3</w:t>
        </w:r>
        <w:r w:rsidR="00372B24" w:rsidRPr="001B16E1">
          <w:rPr>
            <w:rStyle w:val="Hyperlink"/>
            <w:noProof/>
          </w:rPr>
          <w:t xml:space="preserve"> Statement of problem </w:t>
        </w:r>
        <w:r w:rsidR="00372B24" w:rsidRPr="001B16E1">
          <w:rPr>
            <w:rStyle w:val="Hyperlink"/>
            <w:i/>
            <w:noProof/>
          </w:rPr>
          <w:t>as understood</w:t>
        </w:r>
        <w:r w:rsidR="00372B24">
          <w:rPr>
            <w:noProof/>
            <w:webHidden/>
          </w:rPr>
          <w:tab/>
        </w:r>
        <w:r w:rsidR="00372B24">
          <w:rPr>
            <w:noProof/>
            <w:webHidden/>
          </w:rPr>
          <w:fldChar w:fldCharType="begin"/>
        </w:r>
        <w:r w:rsidR="00372B24">
          <w:rPr>
            <w:noProof/>
            <w:webHidden/>
          </w:rPr>
          <w:instrText xml:space="preserve"> PAGEREF _Toc500166842 \h </w:instrText>
        </w:r>
        <w:r w:rsidR="00372B24">
          <w:rPr>
            <w:noProof/>
            <w:webHidden/>
          </w:rPr>
        </w:r>
        <w:r w:rsidR="00372B24">
          <w:rPr>
            <w:noProof/>
            <w:webHidden/>
          </w:rPr>
          <w:fldChar w:fldCharType="separate"/>
        </w:r>
        <w:r w:rsidR="00372B24">
          <w:rPr>
            <w:noProof/>
            <w:webHidden/>
          </w:rPr>
          <w:t>9</w:t>
        </w:r>
        <w:r w:rsidR="00372B24">
          <w:rPr>
            <w:noProof/>
            <w:webHidden/>
          </w:rPr>
          <w:fldChar w:fldCharType="end"/>
        </w:r>
      </w:hyperlink>
    </w:p>
    <w:p w14:paraId="44329090" w14:textId="77777777" w:rsidR="00372B24" w:rsidRDefault="00682310">
      <w:pPr>
        <w:pStyle w:val="TOC2"/>
        <w:rPr>
          <w:rFonts w:asciiTheme="minorHAnsi" w:eastAsiaTheme="minorEastAsia" w:hAnsiTheme="minorHAnsi" w:cstheme="minorBidi"/>
          <w:noProof/>
          <w:szCs w:val="22"/>
          <w:lang w:eastAsia="en-US"/>
        </w:rPr>
      </w:pPr>
      <w:hyperlink w:anchor="_Toc500166843" w:history="1">
        <w:r w:rsidR="00372B24" w:rsidRPr="001B16E1">
          <w:rPr>
            <w:rStyle w:val="Hyperlink"/>
            <w:noProof/>
          </w:rPr>
          <w:t>3.4 Detailed analysis of reported problem, including background</w:t>
        </w:r>
        <w:r w:rsidR="00372B24">
          <w:rPr>
            <w:noProof/>
            <w:webHidden/>
          </w:rPr>
          <w:tab/>
        </w:r>
        <w:r w:rsidR="00372B24">
          <w:rPr>
            <w:noProof/>
            <w:webHidden/>
          </w:rPr>
          <w:fldChar w:fldCharType="begin"/>
        </w:r>
        <w:r w:rsidR="00372B24">
          <w:rPr>
            <w:noProof/>
            <w:webHidden/>
          </w:rPr>
          <w:instrText xml:space="preserve"> PAGEREF _Toc500166843 \h </w:instrText>
        </w:r>
        <w:r w:rsidR="00372B24">
          <w:rPr>
            <w:noProof/>
            <w:webHidden/>
          </w:rPr>
        </w:r>
        <w:r w:rsidR="00372B24">
          <w:rPr>
            <w:noProof/>
            <w:webHidden/>
          </w:rPr>
          <w:fldChar w:fldCharType="separate"/>
        </w:r>
        <w:r w:rsidR="00372B24">
          <w:rPr>
            <w:noProof/>
            <w:webHidden/>
          </w:rPr>
          <w:t>9</w:t>
        </w:r>
        <w:r w:rsidR="00372B24">
          <w:rPr>
            <w:noProof/>
            <w:webHidden/>
          </w:rPr>
          <w:fldChar w:fldCharType="end"/>
        </w:r>
      </w:hyperlink>
    </w:p>
    <w:p w14:paraId="62E0B4EF" w14:textId="77777777" w:rsidR="00372B24" w:rsidRDefault="00682310">
      <w:pPr>
        <w:pStyle w:val="TOC2"/>
        <w:rPr>
          <w:rFonts w:asciiTheme="minorHAnsi" w:eastAsiaTheme="minorEastAsia" w:hAnsiTheme="minorHAnsi" w:cstheme="minorBidi"/>
          <w:noProof/>
          <w:szCs w:val="22"/>
          <w:lang w:eastAsia="en-US"/>
        </w:rPr>
      </w:pPr>
      <w:hyperlink w:anchor="_Toc500166844" w:history="1">
        <w:r w:rsidR="00372B24" w:rsidRPr="001B16E1">
          <w:rPr>
            <w:rStyle w:val="Hyperlink"/>
            <w:noProof/>
          </w:rPr>
          <w:t>3.5 Subsidiary and interrelated problems</w:t>
        </w:r>
        <w:r w:rsidR="00372B24">
          <w:rPr>
            <w:noProof/>
            <w:webHidden/>
          </w:rPr>
          <w:tab/>
        </w:r>
        <w:r w:rsidR="00372B24">
          <w:rPr>
            <w:noProof/>
            <w:webHidden/>
          </w:rPr>
          <w:fldChar w:fldCharType="begin"/>
        </w:r>
        <w:r w:rsidR="00372B24">
          <w:rPr>
            <w:noProof/>
            <w:webHidden/>
          </w:rPr>
          <w:instrText xml:space="preserve"> PAGEREF _Toc500166844 \h </w:instrText>
        </w:r>
        <w:r w:rsidR="00372B24">
          <w:rPr>
            <w:noProof/>
            <w:webHidden/>
          </w:rPr>
        </w:r>
        <w:r w:rsidR="00372B24">
          <w:rPr>
            <w:noProof/>
            <w:webHidden/>
          </w:rPr>
          <w:fldChar w:fldCharType="separate"/>
        </w:r>
        <w:r w:rsidR="00372B24">
          <w:rPr>
            <w:noProof/>
            <w:webHidden/>
          </w:rPr>
          <w:t>10</w:t>
        </w:r>
        <w:r w:rsidR="00372B24">
          <w:rPr>
            <w:noProof/>
            <w:webHidden/>
          </w:rPr>
          <w:fldChar w:fldCharType="end"/>
        </w:r>
      </w:hyperlink>
    </w:p>
    <w:p w14:paraId="618A1FBF"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45" w:history="1">
        <w:r w:rsidR="00372B24" w:rsidRPr="001B16E1">
          <w:rPr>
            <w:rStyle w:val="Hyperlink"/>
          </w:rPr>
          <w:t>4 Risks and Benefits</w:t>
        </w:r>
        <w:r w:rsidR="00372B24">
          <w:rPr>
            <w:webHidden/>
          </w:rPr>
          <w:tab/>
        </w:r>
        <w:r w:rsidR="00372B24">
          <w:rPr>
            <w:webHidden/>
          </w:rPr>
          <w:fldChar w:fldCharType="begin"/>
        </w:r>
        <w:r w:rsidR="00372B24">
          <w:rPr>
            <w:webHidden/>
          </w:rPr>
          <w:instrText xml:space="preserve"> PAGEREF _Toc500166845 \h </w:instrText>
        </w:r>
        <w:r w:rsidR="00372B24">
          <w:rPr>
            <w:webHidden/>
          </w:rPr>
        </w:r>
        <w:r w:rsidR="00372B24">
          <w:rPr>
            <w:webHidden/>
          </w:rPr>
          <w:fldChar w:fldCharType="separate"/>
        </w:r>
        <w:r w:rsidR="00372B24">
          <w:rPr>
            <w:webHidden/>
          </w:rPr>
          <w:t>12</w:t>
        </w:r>
        <w:r w:rsidR="00372B24">
          <w:rPr>
            <w:webHidden/>
          </w:rPr>
          <w:fldChar w:fldCharType="end"/>
        </w:r>
      </w:hyperlink>
    </w:p>
    <w:p w14:paraId="0AF0C3F2" w14:textId="77777777" w:rsidR="00372B24" w:rsidRDefault="00682310">
      <w:pPr>
        <w:pStyle w:val="TOC3"/>
        <w:rPr>
          <w:rFonts w:asciiTheme="minorHAnsi" w:eastAsiaTheme="minorEastAsia" w:hAnsiTheme="minorHAnsi" w:cstheme="minorBidi"/>
          <w:sz w:val="22"/>
          <w:szCs w:val="22"/>
          <w:lang w:eastAsia="en-US"/>
        </w:rPr>
      </w:pPr>
      <w:hyperlink w:anchor="_Toc500166846" w:history="1">
        <w:r w:rsidR="00372B24" w:rsidRPr="001B16E1">
          <w:rPr>
            <w:rStyle w:val="Hyperlink"/>
          </w:rPr>
          <w:t>4.1.1 Risks of not addressing the problem</w:t>
        </w:r>
        <w:r w:rsidR="00372B24">
          <w:rPr>
            <w:webHidden/>
          </w:rPr>
          <w:tab/>
        </w:r>
        <w:r w:rsidR="00372B24">
          <w:rPr>
            <w:webHidden/>
          </w:rPr>
          <w:fldChar w:fldCharType="begin"/>
        </w:r>
        <w:r w:rsidR="00372B24">
          <w:rPr>
            <w:webHidden/>
          </w:rPr>
          <w:instrText xml:space="preserve"> PAGEREF _Toc500166846 \h </w:instrText>
        </w:r>
        <w:r w:rsidR="00372B24">
          <w:rPr>
            <w:webHidden/>
          </w:rPr>
        </w:r>
        <w:r w:rsidR="00372B24">
          <w:rPr>
            <w:webHidden/>
          </w:rPr>
          <w:fldChar w:fldCharType="separate"/>
        </w:r>
        <w:r w:rsidR="00372B24">
          <w:rPr>
            <w:webHidden/>
          </w:rPr>
          <w:t>12</w:t>
        </w:r>
        <w:r w:rsidR="00372B24">
          <w:rPr>
            <w:webHidden/>
          </w:rPr>
          <w:fldChar w:fldCharType="end"/>
        </w:r>
      </w:hyperlink>
    </w:p>
    <w:p w14:paraId="5199E16C" w14:textId="77777777" w:rsidR="00372B24" w:rsidRDefault="00682310">
      <w:pPr>
        <w:pStyle w:val="TOC3"/>
        <w:rPr>
          <w:rFonts w:asciiTheme="minorHAnsi" w:eastAsiaTheme="minorEastAsia" w:hAnsiTheme="minorHAnsi" w:cstheme="minorBidi"/>
          <w:sz w:val="22"/>
          <w:szCs w:val="22"/>
          <w:lang w:eastAsia="en-US"/>
        </w:rPr>
      </w:pPr>
      <w:hyperlink w:anchor="_Toc500166847" w:history="1">
        <w:r w:rsidR="00372B24" w:rsidRPr="001B16E1">
          <w:rPr>
            <w:rStyle w:val="Hyperlink"/>
          </w:rPr>
          <w:t>4.1.2 Risks of addressing the problem</w:t>
        </w:r>
        <w:r w:rsidR="00372B24">
          <w:rPr>
            <w:webHidden/>
          </w:rPr>
          <w:tab/>
        </w:r>
        <w:r w:rsidR="00372B24">
          <w:rPr>
            <w:webHidden/>
          </w:rPr>
          <w:fldChar w:fldCharType="begin"/>
        </w:r>
        <w:r w:rsidR="00372B24">
          <w:rPr>
            <w:webHidden/>
          </w:rPr>
          <w:instrText xml:space="preserve"> PAGEREF _Toc500166847 \h </w:instrText>
        </w:r>
        <w:r w:rsidR="00372B24">
          <w:rPr>
            <w:webHidden/>
          </w:rPr>
        </w:r>
        <w:r w:rsidR="00372B24">
          <w:rPr>
            <w:webHidden/>
          </w:rPr>
          <w:fldChar w:fldCharType="separate"/>
        </w:r>
        <w:r w:rsidR="00372B24">
          <w:rPr>
            <w:webHidden/>
          </w:rPr>
          <w:t>12</w:t>
        </w:r>
        <w:r w:rsidR="00372B24">
          <w:rPr>
            <w:webHidden/>
          </w:rPr>
          <w:fldChar w:fldCharType="end"/>
        </w:r>
      </w:hyperlink>
    </w:p>
    <w:p w14:paraId="1769C327"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48" w:history="1">
        <w:r w:rsidR="00372B24" w:rsidRPr="001B16E1">
          <w:rPr>
            <w:rStyle w:val="Hyperlink"/>
          </w:rPr>
          <w:t>5 Requirements: criteria for success and completion</w:t>
        </w:r>
        <w:r w:rsidR="00372B24">
          <w:rPr>
            <w:webHidden/>
          </w:rPr>
          <w:tab/>
        </w:r>
        <w:r w:rsidR="00372B24">
          <w:rPr>
            <w:webHidden/>
          </w:rPr>
          <w:fldChar w:fldCharType="begin"/>
        </w:r>
        <w:r w:rsidR="00372B24">
          <w:rPr>
            <w:webHidden/>
          </w:rPr>
          <w:instrText xml:space="preserve"> PAGEREF _Toc500166848 \h </w:instrText>
        </w:r>
        <w:r w:rsidR="00372B24">
          <w:rPr>
            <w:webHidden/>
          </w:rPr>
        </w:r>
        <w:r w:rsidR="00372B24">
          <w:rPr>
            <w:webHidden/>
          </w:rPr>
          <w:fldChar w:fldCharType="separate"/>
        </w:r>
        <w:r w:rsidR="00372B24">
          <w:rPr>
            <w:webHidden/>
          </w:rPr>
          <w:t>13</w:t>
        </w:r>
        <w:r w:rsidR="00372B24">
          <w:rPr>
            <w:webHidden/>
          </w:rPr>
          <w:fldChar w:fldCharType="end"/>
        </w:r>
      </w:hyperlink>
    </w:p>
    <w:p w14:paraId="4F707D9E" w14:textId="77777777" w:rsidR="00372B24" w:rsidRDefault="00682310">
      <w:pPr>
        <w:pStyle w:val="TOC2"/>
        <w:rPr>
          <w:rFonts w:asciiTheme="minorHAnsi" w:eastAsiaTheme="minorEastAsia" w:hAnsiTheme="minorHAnsi" w:cstheme="minorBidi"/>
          <w:noProof/>
          <w:szCs w:val="22"/>
          <w:lang w:eastAsia="en-US"/>
        </w:rPr>
      </w:pPr>
      <w:hyperlink w:anchor="_Toc500166849" w:history="1">
        <w:r w:rsidR="00372B24" w:rsidRPr="001B16E1">
          <w:rPr>
            <w:rStyle w:val="Hyperlink"/>
            <w:noProof/>
          </w:rPr>
          <w:t>5.1 Criteria for success/completion</w:t>
        </w:r>
        <w:r w:rsidR="00372B24">
          <w:rPr>
            <w:noProof/>
            <w:webHidden/>
          </w:rPr>
          <w:tab/>
        </w:r>
        <w:r w:rsidR="00372B24">
          <w:rPr>
            <w:noProof/>
            <w:webHidden/>
          </w:rPr>
          <w:fldChar w:fldCharType="begin"/>
        </w:r>
        <w:r w:rsidR="00372B24">
          <w:rPr>
            <w:noProof/>
            <w:webHidden/>
          </w:rPr>
          <w:instrText xml:space="preserve"> PAGEREF _Toc500166849 \h </w:instrText>
        </w:r>
        <w:r w:rsidR="00372B24">
          <w:rPr>
            <w:noProof/>
            <w:webHidden/>
          </w:rPr>
        </w:r>
        <w:r w:rsidR="00372B24">
          <w:rPr>
            <w:noProof/>
            <w:webHidden/>
          </w:rPr>
          <w:fldChar w:fldCharType="separate"/>
        </w:r>
        <w:r w:rsidR="00372B24">
          <w:rPr>
            <w:noProof/>
            <w:webHidden/>
          </w:rPr>
          <w:t>13</w:t>
        </w:r>
        <w:r w:rsidR="00372B24">
          <w:rPr>
            <w:noProof/>
            <w:webHidden/>
          </w:rPr>
          <w:fldChar w:fldCharType="end"/>
        </w:r>
      </w:hyperlink>
    </w:p>
    <w:p w14:paraId="298FF70F" w14:textId="77777777" w:rsidR="00372B24" w:rsidRDefault="00682310">
      <w:pPr>
        <w:pStyle w:val="TOC2"/>
        <w:rPr>
          <w:rFonts w:asciiTheme="minorHAnsi" w:eastAsiaTheme="minorEastAsia" w:hAnsiTheme="minorHAnsi" w:cstheme="minorBidi"/>
          <w:noProof/>
          <w:szCs w:val="22"/>
          <w:lang w:eastAsia="en-US"/>
        </w:rPr>
      </w:pPr>
      <w:hyperlink w:anchor="_Toc500166850" w:history="1">
        <w:r w:rsidR="00372B24" w:rsidRPr="001B16E1">
          <w:rPr>
            <w:rStyle w:val="Hyperlink"/>
            <w:noProof/>
          </w:rPr>
          <w:t>5.2 Strategic and/or specific operational use cases</w:t>
        </w:r>
        <w:r w:rsidR="00372B24">
          <w:rPr>
            <w:noProof/>
            <w:webHidden/>
          </w:rPr>
          <w:tab/>
        </w:r>
        <w:r w:rsidR="00372B24">
          <w:rPr>
            <w:noProof/>
            <w:webHidden/>
          </w:rPr>
          <w:fldChar w:fldCharType="begin"/>
        </w:r>
        <w:r w:rsidR="00372B24">
          <w:rPr>
            <w:noProof/>
            <w:webHidden/>
          </w:rPr>
          <w:instrText xml:space="preserve"> PAGEREF _Toc500166850 \h </w:instrText>
        </w:r>
        <w:r w:rsidR="00372B24">
          <w:rPr>
            <w:noProof/>
            <w:webHidden/>
          </w:rPr>
        </w:r>
        <w:r w:rsidR="00372B24">
          <w:rPr>
            <w:noProof/>
            <w:webHidden/>
          </w:rPr>
          <w:fldChar w:fldCharType="separate"/>
        </w:r>
        <w:r w:rsidR="00372B24">
          <w:rPr>
            <w:noProof/>
            <w:webHidden/>
          </w:rPr>
          <w:t>13</w:t>
        </w:r>
        <w:r w:rsidR="00372B24">
          <w:rPr>
            <w:noProof/>
            <w:webHidden/>
          </w:rPr>
          <w:fldChar w:fldCharType="end"/>
        </w:r>
      </w:hyperlink>
    </w:p>
    <w:p w14:paraId="1305BA11" w14:textId="77777777" w:rsidR="00372B24" w:rsidRDefault="00682310">
      <w:pPr>
        <w:pStyle w:val="TOC3"/>
        <w:rPr>
          <w:rFonts w:asciiTheme="minorHAnsi" w:eastAsiaTheme="minorEastAsia" w:hAnsiTheme="minorHAnsi" w:cstheme="minorBidi"/>
          <w:sz w:val="22"/>
          <w:szCs w:val="22"/>
          <w:lang w:eastAsia="en-US"/>
        </w:rPr>
      </w:pPr>
      <w:hyperlink w:anchor="_Toc500166851" w:history="1">
        <w:r w:rsidR="00372B24" w:rsidRPr="001B16E1">
          <w:rPr>
            <w:rStyle w:val="Hyperlink"/>
          </w:rPr>
          <w:t>5.2.1 Use case 1: Deployment of work sheet data in an EHR</w:t>
        </w:r>
        <w:r w:rsidR="00372B24">
          <w:rPr>
            <w:webHidden/>
          </w:rPr>
          <w:tab/>
        </w:r>
        <w:r w:rsidR="00372B24">
          <w:rPr>
            <w:webHidden/>
          </w:rPr>
          <w:fldChar w:fldCharType="begin"/>
        </w:r>
        <w:r w:rsidR="00372B24">
          <w:rPr>
            <w:webHidden/>
          </w:rPr>
          <w:instrText xml:space="preserve"> PAGEREF _Toc500166851 \h </w:instrText>
        </w:r>
        <w:r w:rsidR="00372B24">
          <w:rPr>
            <w:webHidden/>
          </w:rPr>
        </w:r>
        <w:r w:rsidR="00372B24">
          <w:rPr>
            <w:webHidden/>
          </w:rPr>
          <w:fldChar w:fldCharType="separate"/>
        </w:r>
        <w:r w:rsidR="00372B24">
          <w:rPr>
            <w:webHidden/>
          </w:rPr>
          <w:t>13</w:t>
        </w:r>
        <w:r w:rsidR="00372B24">
          <w:rPr>
            <w:webHidden/>
          </w:rPr>
          <w:fldChar w:fldCharType="end"/>
        </w:r>
      </w:hyperlink>
    </w:p>
    <w:p w14:paraId="5DBFD9D1" w14:textId="77777777" w:rsidR="00372B24" w:rsidRDefault="00682310">
      <w:pPr>
        <w:pStyle w:val="TOC3"/>
        <w:rPr>
          <w:rFonts w:asciiTheme="minorHAnsi" w:eastAsiaTheme="minorEastAsia" w:hAnsiTheme="minorHAnsi" w:cstheme="minorBidi"/>
          <w:sz w:val="22"/>
          <w:szCs w:val="22"/>
          <w:lang w:eastAsia="en-US"/>
        </w:rPr>
      </w:pPr>
      <w:hyperlink w:anchor="_Toc500166852" w:history="1">
        <w:r w:rsidR="00372B24" w:rsidRPr="001B16E1">
          <w:rPr>
            <w:rStyle w:val="Hyperlink"/>
          </w:rPr>
          <w:t>5.2.2 Use case 2: Deployment of work sheet data in research data warehouse</w:t>
        </w:r>
        <w:r w:rsidR="00372B24">
          <w:rPr>
            <w:webHidden/>
          </w:rPr>
          <w:tab/>
        </w:r>
        <w:r w:rsidR="00372B24">
          <w:rPr>
            <w:webHidden/>
          </w:rPr>
          <w:fldChar w:fldCharType="begin"/>
        </w:r>
        <w:r w:rsidR="00372B24">
          <w:rPr>
            <w:webHidden/>
          </w:rPr>
          <w:instrText xml:space="preserve"> PAGEREF _Toc500166852 \h </w:instrText>
        </w:r>
        <w:r w:rsidR="00372B24">
          <w:rPr>
            <w:webHidden/>
          </w:rPr>
        </w:r>
        <w:r w:rsidR="00372B24">
          <w:rPr>
            <w:webHidden/>
          </w:rPr>
          <w:fldChar w:fldCharType="separate"/>
        </w:r>
        <w:r w:rsidR="00372B24">
          <w:rPr>
            <w:webHidden/>
          </w:rPr>
          <w:t>13</w:t>
        </w:r>
        <w:r w:rsidR="00372B24">
          <w:rPr>
            <w:webHidden/>
          </w:rPr>
          <w:fldChar w:fldCharType="end"/>
        </w:r>
      </w:hyperlink>
    </w:p>
    <w:p w14:paraId="2414173F"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53" w:history="1">
        <w:r w:rsidR="00372B24" w:rsidRPr="001B16E1">
          <w:rPr>
            <w:rStyle w:val="Hyperlink"/>
          </w:rPr>
          <w:t>6 Solution Development</w:t>
        </w:r>
        <w:r w:rsidR="00372B24">
          <w:rPr>
            <w:webHidden/>
          </w:rPr>
          <w:tab/>
        </w:r>
        <w:r w:rsidR="00372B24">
          <w:rPr>
            <w:webHidden/>
          </w:rPr>
          <w:fldChar w:fldCharType="begin"/>
        </w:r>
        <w:r w:rsidR="00372B24">
          <w:rPr>
            <w:webHidden/>
          </w:rPr>
          <w:instrText xml:space="preserve"> PAGEREF _Toc500166853 \h </w:instrText>
        </w:r>
        <w:r w:rsidR="00372B24">
          <w:rPr>
            <w:webHidden/>
          </w:rPr>
        </w:r>
        <w:r w:rsidR="00372B24">
          <w:rPr>
            <w:webHidden/>
          </w:rPr>
          <w:fldChar w:fldCharType="separate"/>
        </w:r>
        <w:r w:rsidR="00372B24">
          <w:rPr>
            <w:webHidden/>
          </w:rPr>
          <w:t>14</w:t>
        </w:r>
        <w:r w:rsidR="00372B24">
          <w:rPr>
            <w:webHidden/>
          </w:rPr>
          <w:fldChar w:fldCharType="end"/>
        </w:r>
      </w:hyperlink>
    </w:p>
    <w:p w14:paraId="31CC8A14" w14:textId="77777777" w:rsidR="00372B24" w:rsidRDefault="00682310">
      <w:pPr>
        <w:pStyle w:val="TOC2"/>
        <w:rPr>
          <w:rFonts w:asciiTheme="minorHAnsi" w:eastAsiaTheme="minorEastAsia" w:hAnsiTheme="minorHAnsi" w:cstheme="minorBidi"/>
          <w:noProof/>
          <w:szCs w:val="22"/>
          <w:lang w:eastAsia="en-US"/>
        </w:rPr>
      </w:pPr>
      <w:hyperlink w:anchor="_Toc500166854" w:history="1">
        <w:r w:rsidR="00372B24" w:rsidRPr="001B16E1">
          <w:rPr>
            <w:rStyle w:val="Hyperlink"/>
            <w:noProof/>
          </w:rPr>
          <w:t>6.1 Design</w:t>
        </w:r>
        <w:r w:rsidR="00372B24">
          <w:rPr>
            <w:noProof/>
            <w:webHidden/>
          </w:rPr>
          <w:tab/>
        </w:r>
        <w:r w:rsidR="00372B24">
          <w:rPr>
            <w:noProof/>
            <w:webHidden/>
          </w:rPr>
          <w:fldChar w:fldCharType="begin"/>
        </w:r>
        <w:r w:rsidR="00372B24">
          <w:rPr>
            <w:noProof/>
            <w:webHidden/>
          </w:rPr>
          <w:instrText xml:space="preserve"> PAGEREF _Toc500166854 \h </w:instrText>
        </w:r>
        <w:r w:rsidR="00372B24">
          <w:rPr>
            <w:noProof/>
            <w:webHidden/>
          </w:rPr>
        </w:r>
        <w:r w:rsidR="00372B24">
          <w:rPr>
            <w:noProof/>
            <w:webHidden/>
          </w:rPr>
          <w:fldChar w:fldCharType="separate"/>
        </w:r>
        <w:r w:rsidR="00372B24">
          <w:rPr>
            <w:noProof/>
            <w:webHidden/>
          </w:rPr>
          <w:t>14</w:t>
        </w:r>
        <w:r w:rsidR="00372B24">
          <w:rPr>
            <w:noProof/>
            <w:webHidden/>
          </w:rPr>
          <w:fldChar w:fldCharType="end"/>
        </w:r>
      </w:hyperlink>
    </w:p>
    <w:p w14:paraId="0ED9F1F7" w14:textId="77777777" w:rsidR="00372B24" w:rsidRDefault="00682310">
      <w:pPr>
        <w:pStyle w:val="TOC3"/>
        <w:rPr>
          <w:rFonts w:asciiTheme="minorHAnsi" w:eastAsiaTheme="minorEastAsia" w:hAnsiTheme="minorHAnsi" w:cstheme="minorBidi"/>
          <w:sz w:val="22"/>
          <w:szCs w:val="22"/>
          <w:lang w:eastAsia="en-US"/>
        </w:rPr>
      </w:pPr>
      <w:hyperlink w:anchor="_Toc500166855" w:history="1">
        <w:r w:rsidR="00372B24" w:rsidRPr="001B16E1">
          <w:rPr>
            <w:rStyle w:val="Hyperlink"/>
          </w:rPr>
          <w:t>6.1.1 Outline of design</w:t>
        </w:r>
        <w:r w:rsidR="00372B24">
          <w:rPr>
            <w:webHidden/>
          </w:rPr>
          <w:tab/>
        </w:r>
        <w:r w:rsidR="00372B24">
          <w:rPr>
            <w:webHidden/>
          </w:rPr>
          <w:fldChar w:fldCharType="begin"/>
        </w:r>
        <w:r w:rsidR="00372B24">
          <w:rPr>
            <w:webHidden/>
          </w:rPr>
          <w:instrText xml:space="preserve"> PAGEREF _Toc500166855 \h </w:instrText>
        </w:r>
        <w:r w:rsidR="00372B24">
          <w:rPr>
            <w:webHidden/>
          </w:rPr>
        </w:r>
        <w:r w:rsidR="00372B24">
          <w:rPr>
            <w:webHidden/>
          </w:rPr>
          <w:fldChar w:fldCharType="separate"/>
        </w:r>
        <w:r w:rsidR="00372B24">
          <w:rPr>
            <w:webHidden/>
          </w:rPr>
          <w:t>14</w:t>
        </w:r>
        <w:r w:rsidR="00372B24">
          <w:rPr>
            <w:webHidden/>
          </w:rPr>
          <w:fldChar w:fldCharType="end"/>
        </w:r>
      </w:hyperlink>
    </w:p>
    <w:p w14:paraId="5A245C42" w14:textId="77777777" w:rsidR="00372B24" w:rsidRDefault="00682310">
      <w:pPr>
        <w:pStyle w:val="TOC3"/>
        <w:rPr>
          <w:rFonts w:asciiTheme="minorHAnsi" w:eastAsiaTheme="minorEastAsia" w:hAnsiTheme="minorHAnsi" w:cstheme="minorBidi"/>
          <w:sz w:val="22"/>
          <w:szCs w:val="22"/>
          <w:lang w:eastAsia="en-US"/>
        </w:rPr>
      </w:pPr>
      <w:hyperlink w:anchor="_Toc500166856" w:history="1">
        <w:r w:rsidR="00372B24" w:rsidRPr="001B16E1">
          <w:rPr>
            <w:rStyle w:val="Hyperlink"/>
          </w:rPr>
          <w:t>6.1.2 Significant design or implementation decisions / compromises</w:t>
        </w:r>
        <w:r w:rsidR="00372B24">
          <w:rPr>
            <w:webHidden/>
          </w:rPr>
          <w:tab/>
        </w:r>
        <w:r w:rsidR="00372B24">
          <w:rPr>
            <w:webHidden/>
          </w:rPr>
          <w:fldChar w:fldCharType="begin"/>
        </w:r>
        <w:r w:rsidR="00372B24">
          <w:rPr>
            <w:webHidden/>
          </w:rPr>
          <w:instrText xml:space="preserve"> PAGEREF _Toc500166856 \h </w:instrText>
        </w:r>
        <w:r w:rsidR="00372B24">
          <w:rPr>
            <w:webHidden/>
          </w:rPr>
        </w:r>
        <w:r w:rsidR="00372B24">
          <w:rPr>
            <w:webHidden/>
          </w:rPr>
          <w:fldChar w:fldCharType="separate"/>
        </w:r>
        <w:r w:rsidR="00372B24">
          <w:rPr>
            <w:webHidden/>
          </w:rPr>
          <w:t>23</w:t>
        </w:r>
        <w:r w:rsidR="00372B24">
          <w:rPr>
            <w:webHidden/>
          </w:rPr>
          <w:fldChar w:fldCharType="end"/>
        </w:r>
      </w:hyperlink>
    </w:p>
    <w:p w14:paraId="3FF42D6A" w14:textId="77777777" w:rsidR="00372B24" w:rsidRDefault="00682310">
      <w:pPr>
        <w:pStyle w:val="TOC3"/>
        <w:rPr>
          <w:rFonts w:asciiTheme="minorHAnsi" w:eastAsiaTheme="minorEastAsia" w:hAnsiTheme="minorHAnsi" w:cstheme="minorBidi"/>
          <w:sz w:val="22"/>
          <w:szCs w:val="22"/>
          <w:lang w:eastAsia="en-US"/>
        </w:rPr>
      </w:pPr>
      <w:hyperlink w:anchor="_Toc500166857" w:history="1">
        <w:r w:rsidR="00372B24" w:rsidRPr="001B16E1">
          <w:rPr>
            <w:rStyle w:val="Hyperlink"/>
          </w:rPr>
          <w:t>6.1.3 Evaluation of Design</w:t>
        </w:r>
        <w:r w:rsidR="00372B24">
          <w:rPr>
            <w:webHidden/>
          </w:rPr>
          <w:tab/>
        </w:r>
        <w:r w:rsidR="00372B24">
          <w:rPr>
            <w:webHidden/>
          </w:rPr>
          <w:fldChar w:fldCharType="begin"/>
        </w:r>
        <w:r w:rsidR="00372B24">
          <w:rPr>
            <w:webHidden/>
          </w:rPr>
          <w:instrText xml:space="preserve"> PAGEREF _Toc500166857 \h </w:instrText>
        </w:r>
        <w:r w:rsidR="00372B24">
          <w:rPr>
            <w:webHidden/>
          </w:rPr>
        </w:r>
        <w:r w:rsidR="00372B24">
          <w:rPr>
            <w:webHidden/>
          </w:rPr>
          <w:fldChar w:fldCharType="separate"/>
        </w:r>
        <w:r w:rsidR="00372B24">
          <w:rPr>
            <w:webHidden/>
          </w:rPr>
          <w:t>24</w:t>
        </w:r>
        <w:r w:rsidR="00372B24">
          <w:rPr>
            <w:webHidden/>
          </w:rPr>
          <w:fldChar w:fldCharType="end"/>
        </w:r>
      </w:hyperlink>
    </w:p>
    <w:p w14:paraId="157F0265"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58" w:history="1">
        <w:r w:rsidR="00372B24" w:rsidRPr="001B16E1">
          <w:rPr>
            <w:rStyle w:val="Hyperlink"/>
          </w:rPr>
          <w:t>7 Recommendation</w:t>
        </w:r>
        <w:r w:rsidR="00372B24">
          <w:rPr>
            <w:webHidden/>
          </w:rPr>
          <w:tab/>
        </w:r>
        <w:r w:rsidR="00372B24">
          <w:rPr>
            <w:webHidden/>
          </w:rPr>
          <w:fldChar w:fldCharType="begin"/>
        </w:r>
        <w:r w:rsidR="00372B24">
          <w:rPr>
            <w:webHidden/>
          </w:rPr>
          <w:instrText xml:space="preserve"> PAGEREF _Toc500166858 \h </w:instrText>
        </w:r>
        <w:r w:rsidR="00372B24">
          <w:rPr>
            <w:webHidden/>
          </w:rPr>
        </w:r>
        <w:r w:rsidR="00372B24">
          <w:rPr>
            <w:webHidden/>
          </w:rPr>
          <w:fldChar w:fldCharType="separate"/>
        </w:r>
        <w:r w:rsidR="00372B24">
          <w:rPr>
            <w:webHidden/>
          </w:rPr>
          <w:t>25</w:t>
        </w:r>
        <w:r w:rsidR="00372B24">
          <w:rPr>
            <w:webHidden/>
          </w:rPr>
          <w:fldChar w:fldCharType="end"/>
        </w:r>
      </w:hyperlink>
    </w:p>
    <w:p w14:paraId="448B89B9" w14:textId="77777777" w:rsidR="00372B24" w:rsidRDefault="00682310">
      <w:pPr>
        <w:pStyle w:val="TOC3"/>
        <w:rPr>
          <w:rFonts w:asciiTheme="minorHAnsi" w:eastAsiaTheme="minorEastAsia" w:hAnsiTheme="minorHAnsi" w:cstheme="minorBidi"/>
          <w:sz w:val="22"/>
          <w:szCs w:val="22"/>
          <w:lang w:eastAsia="en-US"/>
        </w:rPr>
      </w:pPr>
      <w:hyperlink w:anchor="_Toc500166859" w:history="1">
        <w:r w:rsidR="00372B24" w:rsidRPr="001B16E1">
          <w:rPr>
            <w:rStyle w:val="Hyperlink"/>
          </w:rPr>
          <w:t>7.1.1 Detailed design final specification</w:t>
        </w:r>
        <w:r w:rsidR="00372B24">
          <w:rPr>
            <w:webHidden/>
          </w:rPr>
          <w:tab/>
        </w:r>
        <w:r w:rsidR="00372B24">
          <w:rPr>
            <w:webHidden/>
          </w:rPr>
          <w:fldChar w:fldCharType="begin"/>
        </w:r>
        <w:r w:rsidR="00372B24">
          <w:rPr>
            <w:webHidden/>
          </w:rPr>
          <w:instrText xml:space="preserve"> PAGEREF _Toc500166859 \h </w:instrText>
        </w:r>
        <w:r w:rsidR="00372B24">
          <w:rPr>
            <w:webHidden/>
          </w:rPr>
        </w:r>
        <w:r w:rsidR="00372B24">
          <w:rPr>
            <w:webHidden/>
          </w:rPr>
          <w:fldChar w:fldCharType="separate"/>
        </w:r>
        <w:r w:rsidR="00372B24">
          <w:rPr>
            <w:webHidden/>
          </w:rPr>
          <w:t>25</w:t>
        </w:r>
        <w:r w:rsidR="00372B24">
          <w:rPr>
            <w:webHidden/>
          </w:rPr>
          <w:fldChar w:fldCharType="end"/>
        </w:r>
      </w:hyperlink>
    </w:p>
    <w:p w14:paraId="382F5E6A" w14:textId="77777777" w:rsidR="00372B24" w:rsidRDefault="00682310">
      <w:pPr>
        <w:pStyle w:val="TOC3"/>
        <w:rPr>
          <w:rFonts w:asciiTheme="minorHAnsi" w:eastAsiaTheme="minorEastAsia" w:hAnsiTheme="minorHAnsi" w:cstheme="minorBidi"/>
          <w:sz w:val="22"/>
          <w:szCs w:val="22"/>
          <w:lang w:eastAsia="en-US"/>
        </w:rPr>
      </w:pPr>
      <w:hyperlink w:anchor="_Toc500166860" w:history="1">
        <w:r w:rsidR="00372B24" w:rsidRPr="001B16E1">
          <w:rPr>
            <w:rStyle w:val="Hyperlink"/>
          </w:rPr>
          <w:t>7.1.2 Iteration plan</w:t>
        </w:r>
        <w:r w:rsidR="00372B24">
          <w:rPr>
            <w:webHidden/>
          </w:rPr>
          <w:tab/>
        </w:r>
        <w:r w:rsidR="00372B24">
          <w:rPr>
            <w:webHidden/>
          </w:rPr>
          <w:fldChar w:fldCharType="begin"/>
        </w:r>
        <w:r w:rsidR="00372B24">
          <w:rPr>
            <w:webHidden/>
          </w:rPr>
          <w:instrText xml:space="preserve"> PAGEREF _Toc500166860 \h </w:instrText>
        </w:r>
        <w:r w:rsidR="00372B24">
          <w:rPr>
            <w:webHidden/>
          </w:rPr>
        </w:r>
        <w:r w:rsidR="00372B24">
          <w:rPr>
            <w:webHidden/>
          </w:rPr>
          <w:fldChar w:fldCharType="separate"/>
        </w:r>
        <w:r w:rsidR="00372B24">
          <w:rPr>
            <w:webHidden/>
          </w:rPr>
          <w:t>25</w:t>
        </w:r>
        <w:r w:rsidR="00372B24">
          <w:rPr>
            <w:webHidden/>
          </w:rPr>
          <w:fldChar w:fldCharType="end"/>
        </w:r>
      </w:hyperlink>
    </w:p>
    <w:p w14:paraId="0C45EB0B"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61" w:history="1">
        <w:r w:rsidR="00372B24" w:rsidRPr="001B16E1">
          <w:rPr>
            <w:rStyle w:val="Hyperlink"/>
          </w:rPr>
          <w:t>8 Quality program criteria</w:t>
        </w:r>
        <w:r w:rsidR="00372B24">
          <w:rPr>
            <w:webHidden/>
          </w:rPr>
          <w:tab/>
        </w:r>
        <w:r w:rsidR="00372B24">
          <w:rPr>
            <w:webHidden/>
          </w:rPr>
          <w:fldChar w:fldCharType="begin"/>
        </w:r>
        <w:r w:rsidR="00372B24">
          <w:rPr>
            <w:webHidden/>
          </w:rPr>
          <w:instrText xml:space="preserve"> PAGEREF _Toc500166861 \h </w:instrText>
        </w:r>
        <w:r w:rsidR="00372B24">
          <w:rPr>
            <w:webHidden/>
          </w:rPr>
        </w:r>
        <w:r w:rsidR="00372B24">
          <w:rPr>
            <w:webHidden/>
          </w:rPr>
          <w:fldChar w:fldCharType="separate"/>
        </w:r>
        <w:r w:rsidR="00372B24">
          <w:rPr>
            <w:webHidden/>
          </w:rPr>
          <w:t>26</w:t>
        </w:r>
        <w:r w:rsidR="00372B24">
          <w:rPr>
            <w:webHidden/>
          </w:rPr>
          <w:fldChar w:fldCharType="end"/>
        </w:r>
      </w:hyperlink>
    </w:p>
    <w:p w14:paraId="7156B300" w14:textId="77777777" w:rsidR="00372B24" w:rsidRDefault="00682310">
      <w:pPr>
        <w:pStyle w:val="TOC2"/>
        <w:rPr>
          <w:rFonts w:asciiTheme="minorHAnsi" w:eastAsiaTheme="minorEastAsia" w:hAnsiTheme="minorHAnsi" w:cstheme="minorBidi"/>
          <w:noProof/>
          <w:szCs w:val="22"/>
          <w:lang w:eastAsia="en-US"/>
        </w:rPr>
      </w:pPr>
      <w:hyperlink w:anchor="_Toc500166862" w:history="1">
        <w:r w:rsidR="00372B24" w:rsidRPr="001B16E1">
          <w:rPr>
            <w:rStyle w:val="Hyperlink"/>
            <w:noProof/>
          </w:rPr>
          <w:t>8.1 Quality metrics</w:t>
        </w:r>
        <w:r w:rsidR="00372B24">
          <w:rPr>
            <w:noProof/>
            <w:webHidden/>
          </w:rPr>
          <w:tab/>
        </w:r>
        <w:r w:rsidR="00372B24">
          <w:rPr>
            <w:noProof/>
            <w:webHidden/>
          </w:rPr>
          <w:fldChar w:fldCharType="begin"/>
        </w:r>
        <w:r w:rsidR="00372B24">
          <w:rPr>
            <w:noProof/>
            <w:webHidden/>
          </w:rPr>
          <w:instrText xml:space="preserve"> PAGEREF _Toc500166862 \h </w:instrText>
        </w:r>
        <w:r w:rsidR="00372B24">
          <w:rPr>
            <w:noProof/>
            <w:webHidden/>
          </w:rPr>
        </w:r>
        <w:r w:rsidR="00372B24">
          <w:rPr>
            <w:noProof/>
            <w:webHidden/>
          </w:rPr>
          <w:fldChar w:fldCharType="separate"/>
        </w:r>
        <w:r w:rsidR="00372B24">
          <w:rPr>
            <w:noProof/>
            <w:webHidden/>
          </w:rPr>
          <w:t>26</w:t>
        </w:r>
        <w:r w:rsidR="00372B24">
          <w:rPr>
            <w:noProof/>
            <w:webHidden/>
          </w:rPr>
          <w:fldChar w:fldCharType="end"/>
        </w:r>
      </w:hyperlink>
    </w:p>
    <w:p w14:paraId="261DF512" w14:textId="77777777" w:rsidR="00372B24" w:rsidRDefault="00682310">
      <w:pPr>
        <w:pStyle w:val="TOC3"/>
        <w:rPr>
          <w:rFonts w:asciiTheme="minorHAnsi" w:eastAsiaTheme="minorEastAsia" w:hAnsiTheme="minorHAnsi" w:cstheme="minorBidi"/>
          <w:sz w:val="22"/>
          <w:szCs w:val="22"/>
          <w:lang w:eastAsia="en-US"/>
        </w:rPr>
      </w:pPr>
      <w:hyperlink w:anchor="_Toc500166863" w:history="1">
        <w:r w:rsidR="00372B24" w:rsidRPr="001B16E1">
          <w:rPr>
            <w:rStyle w:val="Hyperlink"/>
          </w:rPr>
          <w:t>8.1.1 Quality metric 1</w:t>
        </w:r>
        <w:r w:rsidR="00372B24">
          <w:rPr>
            <w:webHidden/>
          </w:rPr>
          <w:tab/>
        </w:r>
        <w:r w:rsidR="00372B24">
          <w:rPr>
            <w:webHidden/>
          </w:rPr>
          <w:fldChar w:fldCharType="begin"/>
        </w:r>
        <w:r w:rsidR="00372B24">
          <w:rPr>
            <w:webHidden/>
          </w:rPr>
          <w:instrText xml:space="preserve"> PAGEREF _Toc500166863 \h </w:instrText>
        </w:r>
        <w:r w:rsidR="00372B24">
          <w:rPr>
            <w:webHidden/>
          </w:rPr>
        </w:r>
        <w:r w:rsidR="00372B24">
          <w:rPr>
            <w:webHidden/>
          </w:rPr>
          <w:fldChar w:fldCharType="separate"/>
        </w:r>
        <w:r w:rsidR="00372B24">
          <w:rPr>
            <w:webHidden/>
          </w:rPr>
          <w:t>26</w:t>
        </w:r>
        <w:r w:rsidR="00372B24">
          <w:rPr>
            <w:webHidden/>
          </w:rPr>
          <w:fldChar w:fldCharType="end"/>
        </w:r>
      </w:hyperlink>
    </w:p>
    <w:p w14:paraId="664F86EF" w14:textId="77777777" w:rsidR="00372B24" w:rsidRDefault="00682310">
      <w:pPr>
        <w:pStyle w:val="TOC3"/>
        <w:rPr>
          <w:rFonts w:asciiTheme="minorHAnsi" w:eastAsiaTheme="minorEastAsia" w:hAnsiTheme="minorHAnsi" w:cstheme="minorBidi"/>
          <w:sz w:val="22"/>
          <w:szCs w:val="22"/>
          <w:lang w:eastAsia="en-US"/>
        </w:rPr>
      </w:pPr>
      <w:hyperlink w:anchor="_Toc500166864" w:history="1">
        <w:r w:rsidR="00372B24" w:rsidRPr="001B16E1">
          <w:rPr>
            <w:rStyle w:val="Hyperlink"/>
          </w:rPr>
          <w:t>8.1.2 Quality metric 2</w:t>
        </w:r>
        <w:r w:rsidR="00372B24">
          <w:rPr>
            <w:webHidden/>
          </w:rPr>
          <w:tab/>
        </w:r>
        <w:r w:rsidR="00372B24">
          <w:rPr>
            <w:webHidden/>
          </w:rPr>
          <w:fldChar w:fldCharType="begin"/>
        </w:r>
        <w:r w:rsidR="00372B24">
          <w:rPr>
            <w:webHidden/>
          </w:rPr>
          <w:instrText xml:space="preserve"> PAGEREF _Toc500166864 \h </w:instrText>
        </w:r>
        <w:r w:rsidR="00372B24">
          <w:rPr>
            <w:webHidden/>
          </w:rPr>
        </w:r>
        <w:r w:rsidR="00372B24">
          <w:rPr>
            <w:webHidden/>
          </w:rPr>
          <w:fldChar w:fldCharType="separate"/>
        </w:r>
        <w:r w:rsidR="00372B24">
          <w:rPr>
            <w:webHidden/>
          </w:rPr>
          <w:t>26</w:t>
        </w:r>
        <w:r w:rsidR="00372B24">
          <w:rPr>
            <w:webHidden/>
          </w:rPr>
          <w:fldChar w:fldCharType="end"/>
        </w:r>
      </w:hyperlink>
    </w:p>
    <w:p w14:paraId="13F85F09" w14:textId="77777777" w:rsidR="00372B24" w:rsidRDefault="00682310">
      <w:pPr>
        <w:pStyle w:val="TOC2"/>
        <w:rPr>
          <w:rFonts w:asciiTheme="minorHAnsi" w:eastAsiaTheme="minorEastAsia" w:hAnsiTheme="minorHAnsi" w:cstheme="minorBidi"/>
          <w:noProof/>
          <w:szCs w:val="22"/>
          <w:lang w:eastAsia="en-US"/>
        </w:rPr>
      </w:pPr>
      <w:hyperlink w:anchor="_Toc500166865" w:history="1">
        <w:r w:rsidR="00372B24" w:rsidRPr="001B16E1">
          <w:rPr>
            <w:rStyle w:val="Hyperlink"/>
            <w:noProof/>
          </w:rPr>
          <w:t>8.2 Use case scenarios</w:t>
        </w:r>
        <w:r w:rsidR="00372B24">
          <w:rPr>
            <w:noProof/>
            <w:webHidden/>
          </w:rPr>
          <w:tab/>
        </w:r>
        <w:r w:rsidR="00372B24">
          <w:rPr>
            <w:noProof/>
            <w:webHidden/>
          </w:rPr>
          <w:fldChar w:fldCharType="begin"/>
        </w:r>
        <w:r w:rsidR="00372B24">
          <w:rPr>
            <w:noProof/>
            <w:webHidden/>
          </w:rPr>
          <w:instrText xml:space="preserve"> PAGEREF _Toc500166865 \h </w:instrText>
        </w:r>
        <w:r w:rsidR="00372B24">
          <w:rPr>
            <w:noProof/>
            <w:webHidden/>
          </w:rPr>
        </w:r>
        <w:r w:rsidR="00372B24">
          <w:rPr>
            <w:noProof/>
            <w:webHidden/>
          </w:rPr>
          <w:fldChar w:fldCharType="separate"/>
        </w:r>
        <w:r w:rsidR="00372B24">
          <w:rPr>
            <w:noProof/>
            <w:webHidden/>
          </w:rPr>
          <w:t>26</w:t>
        </w:r>
        <w:r w:rsidR="00372B24">
          <w:rPr>
            <w:noProof/>
            <w:webHidden/>
          </w:rPr>
          <w:fldChar w:fldCharType="end"/>
        </w:r>
      </w:hyperlink>
    </w:p>
    <w:p w14:paraId="3A629870" w14:textId="77777777" w:rsidR="00372B24" w:rsidRDefault="00682310">
      <w:pPr>
        <w:pStyle w:val="TOC3"/>
        <w:rPr>
          <w:rFonts w:asciiTheme="minorHAnsi" w:eastAsiaTheme="minorEastAsia" w:hAnsiTheme="minorHAnsi" w:cstheme="minorBidi"/>
          <w:sz w:val="22"/>
          <w:szCs w:val="22"/>
          <w:lang w:eastAsia="en-US"/>
        </w:rPr>
      </w:pPr>
      <w:hyperlink w:anchor="_Toc500166866" w:history="1">
        <w:r w:rsidR="00372B24" w:rsidRPr="001B16E1">
          <w:rPr>
            <w:rStyle w:val="Hyperlink"/>
          </w:rPr>
          <w:t>8.2.1 Scenario One: EHR deployment</w:t>
        </w:r>
        <w:r w:rsidR="00372B24">
          <w:rPr>
            <w:webHidden/>
          </w:rPr>
          <w:tab/>
        </w:r>
        <w:r w:rsidR="00372B24">
          <w:rPr>
            <w:webHidden/>
          </w:rPr>
          <w:fldChar w:fldCharType="begin"/>
        </w:r>
        <w:r w:rsidR="00372B24">
          <w:rPr>
            <w:webHidden/>
          </w:rPr>
          <w:instrText xml:space="preserve"> PAGEREF _Toc500166866 \h </w:instrText>
        </w:r>
        <w:r w:rsidR="00372B24">
          <w:rPr>
            <w:webHidden/>
          </w:rPr>
        </w:r>
        <w:r w:rsidR="00372B24">
          <w:rPr>
            <w:webHidden/>
          </w:rPr>
          <w:fldChar w:fldCharType="separate"/>
        </w:r>
        <w:r w:rsidR="00372B24">
          <w:rPr>
            <w:webHidden/>
          </w:rPr>
          <w:t>26</w:t>
        </w:r>
        <w:r w:rsidR="00372B24">
          <w:rPr>
            <w:webHidden/>
          </w:rPr>
          <w:fldChar w:fldCharType="end"/>
        </w:r>
      </w:hyperlink>
    </w:p>
    <w:p w14:paraId="737ED50E" w14:textId="77777777" w:rsidR="00372B24" w:rsidRDefault="00682310">
      <w:pPr>
        <w:pStyle w:val="TOC3"/>
        <w:rPr>
          <w:rFonts w:asciiTheme="minorHAnsi" w:eastAsiaTheme="minorEastAsia" w:hAnsiTheme="minorHAnsi" w:cstheme="minorBidi"/>
          <w:sz w:val="22"/>
          <w:szCs w:val="22"/>
          <w:lang w:eastAsia="en-US"/>
        </w:rPr>
      </w:pPr>
      <w:hyperlink w:anchor="_Toc500166867" w:history="1">
        <w:r w:rsidR="00372B24" w:rsidRPr="001B16E1">
          <w:rPr>
            <w:rStyle w:val="Hyperlink"/>
          </w:rPr>
          <w:t>8.2.2 Scenario Two: Clinical research test case</w:t>
        </w:r>
        <w:r w:rsidR="00372B24">
          <w:rPr>
            <w:webHidden/>
          </w:rPr>
          <w:tab/>
        </w:r>
        <w:r w:rsidR="00372B24">
          <w:rPr>
            <w:webHidden/>
          </w:rPr>
          <w:fldChar w:fldCharType="begin"/>
        </w:r>
        <w:r w:rsidR="00372B24">
          <w:rPr>
            <w:webHidden/>
          </w:rPr>
          <w:instrText xml:space="preserve"> PAGEREF _Toc500166867 \h </w:instrText>
        </w:r>
        <w:r w:rsidR="00372B24">
          <w:rPr>
            <w:webHidden/>
          </w:rPr>
        </w:r>
        <w:r w:rsidR="00372B24">
          <w:rPr>
            <w:webHidden/>
          </w:rPr>
          <w:fldChar w:fldCharType="separate"/>
        </w:r>
        <w:r w:rsidR="00372B24">
          <w:rPr>
            <w:webHidden/>
          </w:rPr>
          <w:t>27</w:t>
        </w:r>
        <w:r w:rsidR="00372B24">
          <w:rPr>
            <w:webHidden/>
          </w:rPr>
          <w:fldChar w:fldCharType="end"/>
        </w:r>
      </w:hyperlink>
    </w:p>
    <w:p w14:paraId="63C06827" w14:textId="77777777" w:rsidR="00372B24" w:rsidRDefault="00682310">
      <w:pPr>
        <w:pStyle w:val="TOC3"/>
        <w:rPr>
          <w:rFonts w:asciiTheme="minorHAnsi" w:eastAsiaTheme="minorEastAsia" w:hAnsiTheme="minorHAnsi" w:cstheme="minorBidi"/>
          <w:sz w:val="22"/>
          <w:szCs w:val="22"/>
          <w:lang w:eastAsia="en-US"/>
        </w:rPr>
      </w:pPr>
      <w:hyperlink w:anchor="_Toc500166868" w:history="1">
        <w:r w:rsidR="00372B24" w:rsidRPr="001B16E1">
          <w:rPr>
            <w:rStyle w:val="Hyperlink"/>
          </w:rPr>
          <w:t>8.2.3 Scenario Three: Research data warehouse deployment</w:t>
        </w:r>
        <w:r w:rsidR="00372B24">
          <w:rPr>
            <w:webHidden/>
          </w:rPr>
          <w:tab/>
        </w:r>
        <w:r w:rsidR="00372B24">
          <w:rPr>
            <w:webHidden/>
          </w:rPr>
          <w:fldChar w:fldCharType="begin"/>
        </w:r>
        <w:r w:rsidR="00372B24">
          <w:rPr>
            <w:webHidden/>
          </w:rPr>
          <w:instrText xml:space="preserve"> PAGEREF _Toc500166868 \h </w:instrText>
        </w:r>
        <w:r w:rsidR="00372B24">
          <w:rPr>
            <w:webHidden/>
          </w:rPr>
        </w:r>
        <w:r w:rsidR="00372B24">
          <w:rPr>
            <w:webHidden/>
          </w:rPr>
          <w:fldChar w:fldCharType="separate"/>
        </w:r>
        <w:r w:rsidR="00372B24">
          <w:rPr>
            <w:webHidden/>
          </w:rPr>
          <w:t>27</w:t>
        </w:r>
        <w:r w:rsidR="00372B24">
          <w:rPr>
            <w:webHidden/>
          </w:rPr>
          <w:fldChar w:fldCharType="end"/>
        </w:r>
      </w:hyperlink>
    </w:p>
    <w:p w14:paraId="676899ED" w14:textId="77777777" w:rsidR="00372B24" w:rsidRDefault="00682310">
      <w:pPr>
        <w:pStyle w:val="TOC3"/>
        <w:rPr>
          <w:rFonts w:asciiTheme="minorHAnsi" w:eastAsiaTheme="minorEastAsia" w:hAnsiTheme="minorHAnsi" w:cstheme="minorBidi"/>
          <w:sz w:val="22"/>
          <w:szCs w:val="22"/>
          <w:lang w:eastAsia="en-US"/>
        </w:rPr>
      </w:pPr>
      <w:hyperlink w:anchor="_Toc500166869" w:history="1">
        <w:r w:rsidR="00372B24" w:rsidRPr="001B16E1">
          <w:rPr>
            <w:rStyle w:val="Hyperlink"/>
          </w:rPr>
          <w:t>8.2.4 Scenario Four: International collaboration on cancer epidemiology</w:t>
        </w:r>
        <w:r w:rsidR="00372B24">
          <w:rPr>
            <w:webHidden/>
          </w:rPr>
          <w:tab/>
        </w:r>
        <w:r w:rsidR="00372B24">
          <w:rPr>
            <w:webHidden/>
          </w:rPr>
          <w:fldChar w:fldCharType="begin"/>
        </w:r>
        <w:r w:rsidR="00372B24">
          <w:rPr>
            <w:webHidden/>
          </w:rPr>
          <w:instrText xml:space="preserve"> PAGEREF _Toc500166869 \h </w:instrText>
        </w:r>
        <w:r w:rsidR="00372B24">
          <w:rPr>
            <w:webHidden/>
          </w:rPr>
        </w:r>
        <w:r w:rsidR="00372B24">
          <w:rPr>
            <w:webHidden/>
          </w:rPr>
          <w:fldChar w:fldCharType="separate"/>
        </w:r>
        <w:r w:rsidR="00372B24">
          <w:rPr>
            <w:webHidden/>
          </w:rPr>
          <w:t>27</w:t>
        </w:r>
        <w:r w:rsidR="00372B24">
          <w:rPr>
            <w:webHidden/>
          </w:rPr>
          <w:fldChar w:fldCharType="end"/>
        </w:r>
      </w:hyperlink>
    </w:p>
    <w:p w14:paraId="32E5F94F"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70" w:history="1">
        <w:r w:rsidR="00372B24" w:rsidRPr="001B16E1">
          <w:rPr>
            <w:rStyle w:val="Hyperlink"/>
          </w:rPr>
          <w:t>9 Project Resource Estimates</w:t>
        </w:r>
        <w:r w:rsidR="00372B24">
          <w:rPr>
            <w:webHidden/>
          </w:rPr>
          <w:tab/>
        </w:r>
        <w:r w:rsidR="00372B24">
          <w:rPr>
            <w:webHidden/>
          </w:rPr>
          <w:fldChar w:fldCharType="begin"/>
        </w:r>
        <w:r w:rsidR="00372B24">
          <w:rPr>
            <w:webHidden/>
          </w:rPr>
          <w:instrText xml:space="preserve"> PAGEREF _Toc500166870 \h </w:instrText>
        </w:r>
        <w:r w:rsidR="00372B24">
          <w:rPr>
            <w:webHidden/>
          </w:rPr>
        </w:r>
        <w:r w:rsidR="00372B24">
          <w:rPr>
            <w:webHidden/>
          </w:rPr>
          <w:fldChar w:fldCharType="separate"/>
        </w:r>
        <w:r w:rsidR="00372B24">
          <w:rPr>
            <w:webHidden/>
          </w:rPr>
          <w:t>28</w:t>
        </w:r>
        <w:r w:rsidR="00372B24">
          <w:rPr>
            <w:webHidden/>
          </w:rPr>
          <w:fldChar w:fldCharType="end"/>
        </w:r>
      </w:hyperlink>
    </w:p>
    <w:p w14:paraId="3B9A07DE" w14:textId="77777777" w:rsidR="00372B24" w:rsidRDefault="00682310">
      <w:pPr>
        <w:pStyle w:val="TOC2"/>
        <w:rPr>
          <w:rFonts w:asciiTheme="minorHAnsi" w:eastAsiaTheme="minorEastAsia" w:hAnsiTheme="minorHAnsi" w:cstheme="minorBidi"/>
          <w:noProof/>
          <w:szCs w:val="22"/>
          <w:lang w:eastAsia="en-US"/>
        </w:rPr>
      </w:pPr>
      <w:hyperlink w:anchor="_Toc500166871" w:history="1">
        <w:r w:rsidR="00372B24" w:rsidRPr="001B16E1">
          <w:rPr>
            <w:rStyle w:val="Hyperlink"/>
            <w:noProof/>
          </w:rPr>
          <w:t>9.1 Scope of construction phase</w:t>
        </w:r>
        <w:r w:rsidR="00372B24">
          <w:rPr>
            <w:noProof/>
            <w:webHidden/>
          </w:rPr>
          <w:tab/>
        </w:r>
        <w:r w:rsidR="00372B24">
          <w:rPr>
            <w:noProof/>
            <w:webHidden/>
          </w:rPr>
          <w:fldChar w:fldCharType="begin"/>
        </w:r>
        <w:r w:rsidR="00372B24">
          <w:rPr>
            <w:noProof/>
            <w:webHidden/>
          </w:rPr>
          <w:instrText xml:space="preserve"> PAGEREF _Toc500166871 \h </w:instrText>
        </w:r>
        <w:r w:rsidR="00372B24">
          <w:rPr>
            <w:noProof/>
            <w:webHidden/>
          </w:rPr>
        </w:r>
        <w:r w:rsidR="00372B24">
          <w:rPr>
            <w:noProof/>
            <w:webHidden/>
          </w:rPr>
          <w:fldChar w:fldCharType="separate"/>
        </w:r>
        <w:r w:rsidR="00372B24">
          <w:rPr>
            <w:noProof/>
            <w:webHidden/>
          </w:rPr>
          <w:t>28</w:t>
        </w:r>
        <w:r w:rsidR="00372B24">
          <w:rPr>
            <w:noProof/>
            <w:webHidden/>
          </w:rPr>
          <w:fldChar w:fldCharType="end"/>
        </w:r>
      </w:hyperlink>
    </w:p>
    <w:p w14:paraId="1F2CA405" w14:textId="77777777" w:rsidR="00372B24" w:rsidRDefault="00682310">
      <w:pPr>
        <w:pStyle w:val="TOC2"/>
        <w:rPr>
          <w:rFonts w:asciiTheme="minorHAnsi" w:eastAsiaTheme="minorEastAsia" w:hAnsiTheme="minorHAnsi" w:cstheme="minorBidi"/>
          <w:noProof/>
          <w:szCs w:val="22"/>
          <w:lang w:eastAsia="en-US"/>
        </w:rPr>
      </w:pPr>
      <w:hyperlink w:anchor="_Toc500166872" w:history="1">
        <w:r w:rsidR="00372B24" w:rsidRPr="001B16E1">
          <w:rPr>
            <w:rStyle w:val="Hyperlink"/>
            <w:noProof/>
          </w:rPr>
          <w:t>9.2 Projection of remaining overall project resource requirements</w:t>
        </w:r>
        <w:r w:rsidR="00372B24">
          <w:rPr>
            <w:noProof/>
            <w:webHidden/>
          </w:rPr>
          <w:tab/>
        </w:r>
        <w:r w:rsidR="00372B24">
          <w:rPr>
            <w:noProof/>
            <w:webHidden/>
          </w:rPr>
          <w:fldChar w:fldCharType="begin"/>
        </w:r>
        <w:r w:rsidR="00372B24">
          <w:rPr>
            <w:noProof/>
            <w:webHidden/>
          </w:rPr>
          <w:instrText xml:space="preserve"> PAGEREF _Toc500166872 \h </w:instrText>
        </w:r>
        <w:r w:rsidR="00372B24">
          <w:rPr>
            <w:noProof/>
            <w:webHidden/>
          </w:rPr>
        </w:r>
        <w:r w:rsidR="00372B24">
          <w:rPr>
            <w:noProof/>
            <w:webHidden/>
          </w:rPr>
          <w:fldChar w:fldCharType="separate"/>
        </w:r>
        <w:r w:rsidR="00372B24">
          <w:rPr>
            <w:noProof/>
            <w:webHidden/>
          </w:rPr>
          <w:t>28</w:t>
        </w:r>
        <w:r w:rsidR="00372B24">
          <w:rPr>
            <w:noProof/>
            <w:webHidden/>
          </w:rPr>
          <w:fldChar w:fldCharType="end"/>
        </w:r>
      </w:hyperlink>
    </w:p>
    <w:p w14:paraId="0E9D1B87" w14:textId="77777777" w:rsidR="00372B24" w:rsidRDefault="00682310">
      <w:pPr>
        <w:pStyle w:val="TOC3"/>
        <w:rPr>
          <w:rFonts w:asciiTheme="minorHAnsi" w:eastAsiaTheme="minorEastAsia" w:hAnsiTheme="minorHAnsi" w:cstheme="minorBidi"/>
          <w:sz w:val="22"/>
          <w:szCs w:val="22"/>
          <w:lang w:eastAsia="en-US"/>
        </w:rPr>
      </w:pPr>
      <w:hyperlink w:anchor="_Toc500166873" w:history="1">
        <w:r w:rsidR="00372B24" w:rsidRPr="001B16E1">
          <w:rPr>
            <w:rStyle w:val="Hyperlink"/>
          </w:rPr>
          <w:t>9.2.1 Expected project resource requirement category</w:t>
        </w:r>
        <w:r w:rsidR="00372B24">
          <w:rPr>
            <w:webHidden/>
          </w:rPr>
          <w:tab/>
        </w:r>
        <w:r w:rsidR="00372B24">
          <w:rPr>
            <w:webHidden/>
          </w:rPr>
          <w:fldChar w:fldCharType="begin"/>
        </w:r>
        <w:r w:rsidR="00372B24">
          <w:rPr>
            <w:webHidden/>
          </w:rPr>
          <w:instrText xml:space="preserve"> PAGEREF _Toc500166873 \h </w:instrText>
        </w:r>
        <w:r w:rsidR="00372B24">
          <w:rPr>
            <w:webHidden/>
          </w:rPr>
        </w:r>
        <w:r w:rsidR="00372B24">
          <w:rPr>
            <w:webHidden/>
          </w:rPr>
          <w:fldChar w:fldCharType="separate"/>
        </w:r>
        <w:r w:rsidR="00372B24">
          <w:rPr>
            <w:webHidden/>
          </w:rPr>
          <w:t>28</w:t>
        </w:r>
        <w:r w:rsidR="00372B24">
          <w:rPr>
            <w:webHidden/>
          </w:rPr>
          <w:fldChar w:fldCharType="end"/>
        </w:r>
      </w:hyperlink>
    </w:p>
    <w:p w14:paraId="3C35B700" w14:textId="77777777" w:rsidR="00372B24" w:rsidRDefault="00682310">
      <w:pPr>
        <w:pStyle w:val="TOC3"/>
        <w:rPr>
          <w:rFonts w:asciiTheme="minorHAnsi" w:eastAsiaTheme="minorEastAsia" w:hAnsiTheme="minorHAnsi" w:cstheme="minorBidi"/>
          <w:sz w:val="22"/>
          <w:szCs w:val="22"/>
          <w:lang w:eastAsia="en-US"/>
        </w:rPr>
      </w:pPr>
      <w:hyperlink w:anchor="_Toc500166874" w:history="1">
        <w:r w:rsidR="00372B24" w:rsidRPr="001B16E1">
          <w:rPr>
            <w:rStyle w:val="Hyperlink"/>
          </w:rPr>
          <w:t>9.2.2 Expected project impact and benefit</w:t>
        </w:r>
        <w:r w:rsidR="00372B24">
          <w:rPr>
            <w:webHidden/>
          </w:rPr>
          <w:tab/>
        </w:r>
        <w:r w:rsidR="00372B24">
          <w:rPr>
            <w:webHidden/>
          </w:rPr>
          <w:fldChar w:fldCharType="begin"/>
        </w:r>
        <w:r w:rsidR="00372B24">
          <w:rPr>
            <w:webHidden/>
          </w:rPr>
          <w:instrText xml:space="preserve"> PAGEREF _Toc500166874 \h </w:instrText>
        </w:r>
        <w:r w:rsidR="00372B24">
          <w:rPr>
            <w:webHidden/>
          </w:rPr>
        </w:r>
        <w:r w:rsidR="00372B24">
          <w:rPr>
            <w:webHidden/>
          </w:rPr>
          <w:fldChar w:fldCharType="separate"/>
        </w:r>
        <w:r w:rsidR="00372B24">
          <w:rPr>
            <w:webHidden/>
          </w:rPr>
          <w:t>28</w:t>
        </w:r>
        <w:r w:rsidR="00372B24">
          <w:rPr>
            <w:webHidden/>
          </w:rPr>
          <w:fldChar w:fldCharType="end"/>
        </w:r>
      </w:hyperlink>
    </w:p>
    <w:p w14:paraId="73BA543D" w14:textId="77777777" w:rsidR="00372B24" w:rsidRDefault="00682310">
      <w:pPr>
        <w:pStyle w:val="TOC3"/>
        <w:rPr>
          <w:rFonts w:asciiTheme="minorHAnsi" w:eastAsiaTheme="minorEastAsia" w:hAnsiTheme="minorHAnsi" w:cstheme="minorBidi"/>
          <w:sz w:val="22"/>
          <w:szCs w:val="22"/>
          <w:lang w:eastAsia="en-US"/>
        </w:rPr>
      </w:pPr>
      <w:hyperlink w:anchor="_Toc500166875" w:history="1">
        <w:r w:rsidR="00372B24" w:rsidRPr="001B16E1">
          <w:rPr>
            <w:rStyle w:val="Hyperlink"/>
          </w:rPr>
          <w:t>9.2.3 Indicative resource estimates for construction, transition and maintenance:</w:t>
        </w:r>
        <w:r w:rsidR="00372B24">
          <w:rPr>
            <w:webHidden/>
          </w:rPr>
          <w:tab/>
        </w:r>
        <w:r w:rsidR="00372B24">
          <w:rPr>
            <w:webHidden/>
          </w:rPr>
          <w:fldChar w:fldCharType="begin"/>
        </w:r>
        <w:r w:rsidR="00372B24">
          <w:rPr>
            <w:webHidden/>
          </w:rPr>
          <w:instrText xml:space="preserve"> PAGEREF _Toc500166875 \h </w:instrText>
        </w:r>
        <w:r w:rsidR="00372B24">
          <w:rPr>
            <w:webHidden/>
          </w:rPr>
        </w:r>
        <w:r w:rsidR="00372B24">
          <w:rPr>
            <w:webHidden/>
          </w:rPr>
          <w:fldChar w:fldCharType="separate"/>
        </w:r>
        <w:r w:rsidR="00372B24">
          <w:rPr>
            <w:webHidden/>
          </w:rPr>
          <w:t>29</w:t>
        </w:r>
        <w:r w:rsidR="00372B24">
          <w:rPr>
            <w:webHidden/>
          </w:rPr>
          <w:fldChar w:fldCharType="end"/>
        </w:r>
      </w:hyperlink>
    </w:p>
    <w:p w14:paraId="4E3E8ED0"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76" w:history="1">
        <w:r w:rsidR="00372B24" w:rsidRPr="001B16E1">
          <w:rPr>
            <w:rStyle w:val="Hyperlink"/>
          </w:rPr>
          <w:t>10 Bibliography</w:t>
        </w:r>
        <w:r w:rsidR="00372B24">
          <w:rPr>
            <w:webHidden/>
          </w:rPr>
          <w:tab/>
        </w:r>
        <w:r w:rsidR="00372B24">
          <w:rPr>
            <w:webHidden/>
          </w:rPr>
          <w:fldChar w:fldCharType="begin"/>
        </w:r>
        <w:r w:rsidR="00372B24">
          <w:rPr>
            <w:webHidden/>
          </w:rPr>
          <w:instrText xml:space="preserve"> PAGEREF _Toc500166876 \h </w:instrText>
        </w:r>
        <w:r w:rsidR="00372B24">
          <w:rPr>
            <w:webHidden/>
          </w:rPr>
        </w:r>
        <w:r w:rsidR="00372B24">
          <w:rPr>
            <w:webHidden/>
          </w:rPr>
          <w:fldChar w:fldCharType="separate"/>
        </w:r>
        <w:r w:rsidR="00372B24">
          <w:rPr>
            <w:webHidden/>
          </w:rPr>
          <w:t>31</w:t>
        </w:r>
        <w:r w:rsidR="00372B24">
          <w:rPr>
            <w:webHidden/>
          </w:rPr>
          <w:fldChar w:fldCharType="end"/>
        </w:r>
      </w:hyperlink>
    </w:p>
    <w:p w14:paraId="50F995B5" w14:textId="77777777" w:rsidR="00372B24" w:rsidRDefault="00682310">
      <w:pPr>
        <w:pStyle w:val="TOC1"/>
        <w:rPr>
          <w:rFonts w:asciiTheme="minorHAnsi" w:eastAsiaTheme="minorEastAsia" w:hAnsiTheme="minorHAnsi" w:cstheme="minorBidi"/>
          <w:color w:val="auto"/>
          <w:sz w:val="22"/>
          <w:szCs w:val="22"/>
          <w:lang w:eastAsia="en-US"/>
        </w:rPr>
      </w:pPr>
      <w:hyperlink w:anchor="_Toc500166877" w:history="1">
        <w:r w:rsidR="00372B24" w:rsidRPr="001B16E1">
          <w:rPr>
            <w:rStyle w:val="Hyperlink"/>
          </w:rPr>
          <w:t>Appendix A    First review</w:t>
        </w:r>
        <w:r w:rsidR="00372B24">
          <w:rPr>
            <w:webHidden/>
          </w:rPr>
          <w:tab/>
        </w:r>
        <w:r w:rsidR="00372B24">
          <w:rPr>
            <w:webHidden/>
          </w:rPr>
          <w:fldChar w:fldCharType="begin"/>
        </w:r>
        <w:r w:rsidR="00372B24">
          <w:rPr>
            <w:webHidden/>
          </w:rPr>
          <w:instrText xml:space="preserve"> PAGEREF _Toc500166877 \h </w:instrText>
        </w:r>
        <w:r w:rsidR="00372B24">
          <w:rPr>
            <w:webHidden/>
          </w:rPr>
        </w:r>
        <w:r w:rsidR="00372B24">
          <w:rPr>
            <w:webHidden/>
          </w:rPr>
          <w:fldChar w:fldCharType="separate"/>
        </w:r>
        <w:r w:rsidR="00372B24">
          <w:rPr>
            <w:webHidden/>
          </w:rPr>
          <w:t>32</w:t>
        </w:r>
        <w:r w:rsidR="00372B24">
          <w:rPr>
            <w:webHidden/>
          </w:rPr>
          <w:fldChar w:fldCharType="end"/>
        </w:r>
      </w:hyperlink>
    </w:p>
    <w:p w14:paraId="11F119EC" w14:textId="77777777" w:rsidR="00D811B5" w:rsidRPr="00E87BDC" w:rsidRDefault="00E64E8F" w:rsidP="0038044E">
      <w:r w:rsidRPr="00E87BDC">
        <w:fldChar w:fldCharType="end"/>
      </w:r>
    </w:p>
    <w:p w14:paraId="697C2C0D" w14:textId="77777777" w:rsidR="00856347" w:rsidRDefault="00856347" w:rsidP="0077551F">
      <w:pPr>
        <w:pStyle w:val="Heading1"/>
      </w:pPr>
      <w:bookmarkStart w:id="10" w:name="_Toc500166832"/>
      <w:r>
        <w:lastRenderedPageBreak/>
        <w:t>Glossary</w:t>
      </w:r>
      <w:bookmarkEnd w:id="10"/>
    </w:p>
    <w:p w14:paraId="5BB2ED33" w14:textId="77777777" w:rsidR="0077551F" w:rsidRDefault="00132BB9" w:rsidP="00856347">
      <w:pPr>
        <w:pStyle w:val="Heading2"/>
      </w:pPr>
      <w:bookmarkStart w:id="11" w:name="_Toc500166833"/>
      <w:r>
        <w:t xml:space="preserve">Domain </w:t>
      </w:r>
      <w:r w:rsidR="0077551F">
        <w:t>Terms</w:t>
      </w:r>
      <w:bookmarkEnd w:id="11"/>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γόνος, gonos,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2" w:name="_Toc500166834"/>
      <w:r>
        <w:lastRenderedPageBreak/>
        <w:t>Introduction</w:t>
      </w:r>
      <w:bookmarkEnd w:id="12"/>
    </w:p>
    <w:p w14:paraId="10AA220D" w14:textId="77777777" w:rsidR="007724A4" w:rsidRDefault="007724A4" w:rsidP="007724A4">
      <w:pPr>
        <w:pStyle w:val="Heading2"/>
      </w:pPr>
      <w:bookmarkStart w:id="13" w:name="_Toc500166835"/>
      <w:r>
        <w:t>Purpo</w:t>
      </w:r>
      <w:r w:rsidR="002E0B7D">
        <w:t>se</w:t>
      </w:r>
      <w:bookmarkEnd w:id="13"/>
    </w:p>
    <w:p w14:paraId="69E912B4" w14:textId="77777777" w:rsidR="003B0B99" w:rsidRDefault="007724A4" w:rsidP="00745772">
      <w:r>
        <w:t xml:space="preserve">The purpose of this project is to </w:t>
      </w:r>
      <w:r w:rsidR="006C52C5">
        <w:t>review, elaborate, model, deploy and test expanded SNOMED CT content to serve the structured reporting of detailed anatomic pathology</w:t>
      </w:r>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It further collaborates with and develops material for  Art6283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4" w:name="_Toc500166836"/>
      <w:r>
        <w:t>Audience</w:t>
      </w:r>
      <w:r w:rsidR="00F716E5">
        <w:t xml:space="preserve"> and stakeholder domain</w:t>
      </w:r>
      <w:bookmarkEnd w:id="14"/>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(RCP</w:t>
      </w:r>
      <w:r w:rsidR="0072219B">
        <w:t>ath</w:t>
      </w:r>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5" w:name="_Toc500166837"/>
      <w:r>
        <w:t>Input from stakeholders</w:t>
      </w:r>
      <w:bookmarkEnd w:id="15"/>
    </w:p>
    <w:p w14:paraId="5341E360" w14:textId="77777777" w:rsidR="00F716E5" w:rsidRDefault="007150A5" w:rsidP="00F716E5">
      <w:r>
        <w:t>Discussion within the iPaLM SIG including input from staff of CAP, RCP</w:t>
      </w:r>
      <w:r w:rsidR="0072219B">
        <w:t>ath</w:t>
      </w:r>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6" w:name="_Toc500166838"/>
      <w:r>
        <w:t>Degree of consensus on the statement of problem</w:t>
      </w:r>
      <w:bookmarkEnd w:id="16"/>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7" w:name="_Toc335905546"/>
      <w:bookmarkStart w:id="18" w:name="_Toc500166839"/>
      <w:r>
        <w:lastRenderedPageBreak/>
        <w:t>Statement of the problem or need</w:t>
      </w:r>
      <w:bookmarkEnd w:id="17"/>
      <w:bookmarkEnd w:id="18"/>
    </w:p>
    <w:p w14:paraId="67CE9D0A" w14:textId="77777777" w:rsidR="003F7A88" w:rsidRDefault="003F7A88" w:rsidP="003F7A88">
      <w:pPr>
        <w:pStyle w:val="Heading2"/>
        <w:rPr>
          <w:i/>
        </w:rPr>
      </w:pPr>
      <w:bookmarkStart w:id="19" w:name="_Toc335905547"/>
      <w:bookmarkStart w:id="20" w:name="_Toc500166840"/>
      <w:r>
        <w:t xml:space="preserve">Summary of problem or need, </w:t>
      </w:r>
      <w:r w:rsidRPr="006955B3">
        <w:rPr>
          <w:i/>
        </w:rPr>
        <w:t>as reported</w:t>
      </w:r>
      <w:bookmarkEnd w:id="19"/>
      <w:bookmarkEnd w:id="20"/>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1" w:name="_Toc335905548"/>
      <w:bookmarkStart w:id="22" w:name="_Toc500166841"/>
      <w:r>
        <w:t>Summary of requested solution</w:t>
      </w:r>
      <w:bookmarkEnd w:id="21"/>
      <w:bookmarkEnd w:id="22"/>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Pa</w:t>
      </w:r>
      <w:r w:rsidR="003D348D">
        <w:t>t</w:t>
      </w:r>
      <w:r>
        <w:t>hologists</w:t>
      </w:r>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3" w:name="_Toc335905549"/>
      <w:bookmarkStart w:id="24" w:name="_Toc500166842"/>
      <w:r>
        <w:lastRenderedPageBreak/>
        <w:t xml:space="preserve">Statement of problem </w:t>
      </w:r>
      <w:r w:rsidRPr="006955B3">
        <w:rPr>
          <w:i/>
        </w:rPr>
        <w:t>as understood</w:t>
      </w:r>
      <w:bookmarkEnd w:id="23"/>
      <w:bookmarkEnd w:id="24"/>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In a past project</w:t>
      </w:r>
      <w:r w:rsidR="00A8559C">
        <w:t>[4</w:t>
      </w:r>
      <w:r w:rsidR="00846251">
        <w:t>]</w:t>
      </w:r>
      <w:r>
        <w:t>, C</w:t>
      </w:r>
      <w:r w:rsidR="00B630FD">
        <w:t>ancer synoptic worksheets from CAP were prepared and vetted for scientific content but were not validated by informaticians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defined with the harmonized model and published within the expression data set agreed by the IHTSDO and Regenstr</w:t>
      </w:r>
      <w:r w:rsidR="00AE6154">
        <w:t xml:space="preserve">ief.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t xml:space="preserve">Publication artifacts from the project will include an RF2 release of the extension  </w:t>
      </w:r>
      <w:r w:rsidR="001D66C1">
        <w:t xml:space="preserve">content </w:t>
      </w:r>
      <w:r>
        <w:t xml:space="preserve">and any associated map </w:t>
      </w:r>
      <w:r w:rsidR="00AE6154">
        <w:t xml:space="preserve">and translation refsets </w:t>
      </w:r>
      <w:r>
        <w:t>for the IHTSDO community of use.  In collaboration with Regenstrief,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5" w:name="_Toc335905550"/>
      <w:bookmarkStart w:id="26" w:name="_Toc500166843"/>
      <w:r>
        <w:t>Detailed analysis of reported problem, including background</w:t>
      </w:r>
      <w:bookmarkStart w:id="27" w:name="_Toc335905551"/>
      <w:bookmarkEnd w:id="25"/>
      <w:bookmarkEnd w:id="26"/>
    </w:p>
    <w:p w14:paraId="6423AEAB" w14:textId="77777777" w:rsidR="008514D1" w:rsidRDefault="00196895" w:rsidP="008514D1">
      <w:r w:rsidRPr="00196895">
        <w:rPr>
          <w:u w:val="single"/>
        </w:rPr>
        <w:t xml:space="preserve">History of </w:t>
      </w:r>
      <w:r w:rsidR="008514D1" w:rsidRPr="00196895">
        <w:rPr>
          <w:u w:val="single"/>
        </w:rPr>
        <w:t>worksheet coding</w:t>
      </w:r>
      <w:r w:rsidR="0095128D">
        <w:t>: CAP was the original owner and developer of SNOMED.  For their member use within the discipline of anatomic pathology, they developed many Observables concepts</w:t>
      </w:r>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 xml:space="preserve">LOINC committee has been very active in recent years in molecular pathology and genomic observables, and 1379 concepts exist in LOINC 2.56 with the method “Molgen”.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from many IHTSDO members formed the International Collaboration on Cancer Reporting(ICCR)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(iPALM) SIG of the IHTSDO</w:t>
      </w:r>
      <w:r w:rsidR="00874D3E">
        <w:t xml:space="preserve"> </w:t>
      </w:r>
      <w:r>
        <w:t>began a collaborative effort with the RCP</w:t>
      </w:r>
      <w:r w:rsidR="00113F24">
        <w:t>ath</w:t>
      </w:r>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iPALM has convened regular meetings and teleconferences since that initial gathering and has expanded scope to involve professional participation from six IHTSDO member countries and the ICCR.  Cross mapping of content between CAP, RCP</w:t>
      </w:r>
      <w:r w:rsidR="00113F24">
        <w:t>ath</w:t>
      </w:r>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At an iPALM meeting in London April of 2017, RCP</w:t>
      </w:r>
      <w:r w:rsidR="00F94ECC">
        <w:t>ath</w:t>
      </w:r>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At a Pathology project kickoff meeting in Bratislava in October of 2017, representatives of RCP</w:t>
      </w:r>
      <w:r w:rsidR="00F94ECC">
        <w:t>ath</w:t>
      </w:r>
      <w:r>
        <w:t xml:space="preserve">, RCPA, CAP, ICCR and the Swedish Society of pathologists met with IHTSDO leadership and agreed to a  workplan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8" w:name="_Toc500166844"/>
      <w:r>
        <w:t>Subsidiary and i</w:t>
      </w:r>
      <w:r w:rsidRPr="006C52D8">
        <w:t>nterrelated problems</w:t>
      </w:r>
      <w:bookmarkEnd w:id="27"/>
      <w:bookmarkEnd w:id="28"/>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knowledge  flowing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Regenstrief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29"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0" w:name="_Toc500166845"/>
      <w:r>
        <w:lastRenderedPageBreak/>
        <w:t xml:space="preserve">Risks </w:t>
      </w:r>
      <w:r w:rsidR="00E23C94">
        <w:t>and</w:t>
      </w:r>
      <w:r>
        <w:t xml:space="preserve"> Benefits</w:t>
      </w:r>
      <w:bookmarkEnd w:id="29"/>
      <w:bookmarkEnd w:id="30"/>
    </w:p>
    <w:p w14:paraId="554577AB" w14:textId="77777777" w:rsidR="003F7A88" w:rsidRDefault="003F7A88" w:rsidP="003F7A88">
      <w:pPr>
        <w:pStyle w:val="Heading3"/>
      </w:pPr>
      <w:bookmarkStart w:id="31" w:name="_Toc335905553"/>
      <w:bookmarkStart w:id="32" w:name="_Toc500166846"/>
      <w:r>
        <w:t>Risks of not addressing the problem</w:t>
      </w:r>
      <w:bookmarkEnd w:id="31"/>
      <w:bookmarkEnd w:id="32"/>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3" w:name="_Toc335905554"/>
      <w:bookmarkStart w:id="34" w:name="_Toc500166847"/>
      <w:r>
        <w:t>Risks of addressing the problem</w:t>
      </w:r>
      <w:bookmarkEnd w:id="33"/>
      <w:bookmarkEnd w:id="34"/>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5" w:name="_Toc335905555"/>
      <w:bookmarkStart w:id="36" w:name="_Toc500166848"/>
      <w:r>
        <w:lastRenderedPageBreak/>
        <w:t>Requirements: criteria for success and completion</w:t>
      </w:r>
      <w:bookmarkEnd w:id="35"/>
      <w:bookmarkEnd w:id="36"/>
    </w:p>
    <w:p w14:paraId="53D6DB0B" w14:textId="77777777" w:rsidR="003F7A88" w:rsidRPr="006955B3" w:rsidRDefault="003F7A88" w:rsidP="003F7A88">
      <w:pPr>
        <w:pStyle w:val="Heading2"/>
      </w:pPr>
      <w:bookmarkStart w:id="37" w:name="_Toc335905556"/>
      <w:bookmarkStart w:id="38" w:name="_Toc500166849"/>
      <w:r>
        <w:t>Criteria for success/completion</w:t>
      </w:r>
      <w:bookmarkEnd w:id="37"/>
      <w:bookmarkEnd w:id="38"/>
    </w:p>
    <w:p w14:paraId="749E1C2B" w14:textId="77777777" w:rsidR="003F7A88" w:rsidRDefault="003F7A88" w:rsidP="003F7A88">
      <w:pPr>
        <w:pStyle w:val="Heading2"/>
      </w:pPr>
      <w:bookmarkStart w:id="39" w:name="_Toc167369025"/>
      <w:bookmarkStart w:id="40" w:name="_Toc335905557"/>
      <w:bookmarkStart w:id="41" w:name="_Toc500166850"/>
      <w:r>
        <w:t>Strategic and/or specific operational u</w:t>
      </w:r>
      <w:r w:rsidRPr="00D47521">
        <w:t>se case</w:t>
      </w:r>
      <w:bookmarkEnd w:id="39"/>
      <w:r w:rsidRPr="00D47521">
        <w:t>s</w:t>
      </w:r>
      <w:bookmarkEnd w:id="40"/>
      <w:bookmarkEnd w:id="41"/>
    </w:p>
    <w:p w14:paraId="70ABA264" w14:textId="77777777" w:rsidR="00215049" w:rsidRPr="00215049" w:rsidRDefault="00215049" w:rsidP="00A3694B">
      <w:bookmarkStart w:id="42" w:name="_Toc167369026"/>
      <w:bookmarkStart w:id="43"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4" w:name="_Toc500166851"/>
      <w:r w:rsidRPr="00D47521">
        <w:t>Use case 1</w:t>
      </w:r>
      <w:bookmarkEnd w:id="42"/>
      <w:bookmarkEnd w:id="43"/>
      <w:r w:rsidR="00B04B34">
        <w:t xml:space="preserve">: Deployment of work </w:t>
      </w:r>
      <w:r w:rsidR="00257295">
        <w:t xml:space="preserve">sheet data in </w:t>
      </w:r>
      <w:r w:rsidR="00B04B34">
        <w:t xml:space="preserve">an </w:t>
      </w:r>
      <w:r w:rsidR="006A1725">
        <w:t>E</w:t>
      </w:r>
      <w:r w:rsidR="00DC0AE6">
        <w:t>H</w:t>
      </w:r>
      <w:r w:rsidR="006A1725">
        <w:t>R</w:t>
      </w:r>
      <w:bookmarkEnd w:id="44"/>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iPALM project support the importance of this work to the IHTSDO.</w:t>
      </w:r>
    </w:p>
    <w:p w14:paraId="6D5AB3ED" w14:textId="77777777" w:rsidR="003F7A88" w:rsidRDefault="003F7A88" w:rsidP="003F7A88">
      <w:pPr>
        <w:pStyle w:val="Heading3"/>
      </w:pPr>
      <w:bookmarkStart w:id="45" w:name="_Toc167369027"/>
      <w:bookmarkStart w:id="46" w:name="_Toc335905559"/>
      <w:bookmarkStart w:id="47" w:name="_Toc500166852"/>
      <w:r w:rsidRPr="00D47521">
        <w:t>Use case</w:t>
      </w:r>
      <w:bookmarkEnd w:id="45"/>
      <w:bookmarkEnd w:id="46"/>
      <w:r w:rsidR="002A3A24">
        <w:t xml:space="preserve"> 2</w:t>
      </w:r>
      <w:r w:rsidR="006A1725">
        <w:t xml:space="preserve">: Deployment of work </w:t>
      </w:r>
      <w:r w:rsidR="00257295">
        <w:t>sheet data in research data warehouse</w:t>
      </w:r>
      <w:bookmarkEnd w:id="47"/>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8" w:name="_Toc500166853"/>
      <w:r>
        <w:lastRenderedPageBreak/>
        <w:t>S</w:t>
      </w:r>
      <w:r w:rsidR="00D3351F">
        <w:t xml:space="preserve">olution </w:t>
      </w:r>
      <w:r w:rsidR="003510FA">
        <w:t>Development</w:t>
      </w:r>
      <w:bookmarkEnd w:id="48"/>
    </w:p>
    <w:p w14:paraId="60F77CB7" w14:textId="77777777" w:rsidR="00D3351F" w:rsidRPr="00D3351F" w:rsidRDefault="00D3351F" w:rsidP="00D3351F">
      <w:pPr>
        <w:pStyle w:val="Heading2"/>
      </w:pPr>
      <w:bookmarkStart w:id="49" w:name="_Toc500166854"/>
      <w:r>
        <w:t>Design</w:t>
      </w:r>
      <w:bookmarkEnd w:id="49"/>
    </w:p>
    <w:p w14:paraId="117862BB" w14:textId="77777777" w:rsidR="00D3351F" w:rsidRDefault="002C3EB1" w:rsidP="002C3EB1">
      <w:pPr>
        <w:pStyle w:val="Heading3"/>
      </w:pPr>
      <w:bookmarkStart w:id="50" w:name="_Toc500166855"/>
      <w:r>
        <w:t>Outline of design</w:t>
      </w:r>
      <w:bookmarkEnd w:id="50"/>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observables; review with iPaLM</w:t>
      </w:r>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13609161" w14:textId="77777777" w:rsidR="00586B99" w:rsidRDefault="00586B99" w:rsidP="00257295">
      <w:pPr>
        <w:pStyle w:val="Heading4"/>
      </w:pPr>
      <w:r>
        <w:t>Partition Nebraska Lexicon© namespce into clinical, laboratory observables and synoptic pathology modules; organize terminology workspace for international publication and content sharing</w:t>
      </w:r>
    </w:p>
    <w:p w14:paraId="3D7E4F50" w14:textId="70A14E9C"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w:t>
      </w:r>
      <w:r w:rsidR="00586B99">
        <w:t xml:space="preserve">natomic </w:t>
      </w:r>
      <w:r>
        <w:t>P</w:t>
      </w:r>
      <w:r w:rsidR="00586B99">
        <w:t>athology</w:t>
      </w:r>
    </w:p>
    <w:p w14:paraId="31B5839C" w14:textId="7D4EFB9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w:t>
      </w:r>
      <w:r w:rsidR="00586B99">
        <w:t xml:space="preserve">olecular </w:t>
      </w:r>
      <w:r w:rsidR="00DC0AE6">
        <w:t>P</w:t>
      </w:r>
      <w:r w:rsidR="00586B99">
        <w:t>athology</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r w:rsidR="00461B04">
        <w:t xml:space="preserve">Uniprot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r w:rsidR="005531EE">
        <w:t xml:space="preserve">templates </w:t>
      </w:r>
      <w:r w:rsidR="00440FA0">
        <w:t xml:space="preserve"> as </w:t>
      </w:r>
      <w:r w:rsidR="005531EE">
        <w:t xml:space="preserve">part of an </w:t>
      </w:r>
      <w:r w:rsidR="00991D1F">
        <w:t xml:space="preserve">editorial </w:t>
      </w:r>
      <w:r w:rsidR="005531EE">
        <w:t xml:space="preserve">observables </w:t>
      </w:r>
      <w:r w:rsidR="00991D1F">
        <w:t>guide</w:t>
      </w:r>
    </w:p>
    <w:p w14:paraId="0AD01415" w14:textId="77777777" w:rsidR="00285A6F" w:rsidRDefault="00285A6F" w:rsidP="00285A6F">
      <w:pPr>
        <w:pStyle w:val="Heading5"/>
      </w:pPr>
      <w:r>
        <w:t xml:space="preserve">6.1.1.5.1 </w:t>
      </w:r>
      <w:r w:rsidRPr="002B6C06">
        <w:rPr>
          <w:sz w:val="24"/>
          <w:szCs w:val="24"/>
        </w:rPr>
        <w:t>Anatomic pathology</w:t>
      </w:r>
      <w:r w:rsidR="00A91608">
        <w:rPr>
          <w:sz w:val="24"/>
          <w:szCs w:val="24"/>
        </w:rPr>
        <w:t>[6</w:t>
      </w:r>
      <w:r w:rsidR="009E47F9">
        <w:rPr>
          <w:sz w:val="24"/>
          <w:szCs w:val="24"/>
        </w:rPr>
        <w:t>]</w:t>
      </w:r>
    </w:p>
    <w:p w14:paraId="6B9F2A4A" w14:textId="77777777" w:rsidR="00285A6F" w:rsidRPr="00285A6F" w:rsidRDefault="00285A6F" w:rsidP="00285A6F">
      <w:pPr>
        <w:rPr>
          <w:i/>
        </w:rPr>
      </w:pPr>
      <w:r>
        <w:rPr>
          <w:i/>
        </w:rPr>
        <w:t>Morphologic and Histopathologic Tumor Observations</w:t>
      </w:r>
    </w:p>
    <w:p w14:paraId="54264FB8" w14:textId="77777777" w:rsidR="00285A6F" w:rsidRPr="00F31028" w:rsidRDefault="00285A6F" w:rsidP="00285A6F">
      <w:pPr>
        <w:rPr>
          <w:i/>
        </w:rPr>
      </w:pPr>
      <w:r w:rsidRPr="00285A6F">
        <w:t>Routine histopathologic observables required addition of several &lt;&lt;|Measurement property(qualifier)| in order to fully define characteristics of the microscopic and morphologic observations made by pathologists.</w:t>
      </w:r>
    </w:p>
    <w:p w14:paraId="5CCD22FA" w14:textId="77777777" w:rsidR="00F31028" w:rsidRDefault="00F31028" w:rsidP="00D04DF3">
      <w:pPr>
        <w:jc w:val="center"/>
        <w:rPr>
          <w:b/>
          <w:i/>
        </w:rPr>
      </w:pPr>
      <w:r w:rsidRPr="00F31028">
        <w:rPr>
          <w:b/>
          <w:i/>
        </w:rPr>
        <w:t>Anatomic site of excised neoplasm</w:t>
      </w:r>
    </w:p>
    <w:p w14:paraId="44C3C88E" w14:textId="77777777" w:rsidR="00F31028" w:rsidRPr="00F31028" w:rsidRDefault="00F31028" w:rsidP="00D04DF3">
      <w:pPr>
        <w:jc w:val="center"/>
        <w:rPr>
          <w:b/>
        </w:rPr>
      </w:pPr>
      <w:r w:rsidRPr="00F31028">
        <w:rPr>
          <w:b/>
          <w:noProof/>
          <w:lang w:eastAsia="en-US"/>
        </w:rPr>
        <w:lastRenderedPageBreak/>
        <w:drawing>
          <wp:inline distT="0" distB="0" distL="0" distR="0" wp14:anchorId="7840CEB4" wp14:editId="6946C301">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25F1D378" w14:textId="77777777" w:rsidR="002218A9" w:rsidRDefault="002218A9" w:rsidP="00D04DF3">
      <w:pPr>
        <w:jc w:val="center"/>
        <w:rPr>
          <w:b/>
          <w:i/>
        </w:rPr>
      </w:pPr>
    </w:p>
    <w:p w14:paraId="494A5AF1" w14:textId="77777777" w:rsidR="002218A9" w:rsidRDefault="002218A9" w:rsidP="00D04DF3">
      <w:pPr>
        <w:jc w:val="center"/>
        <w:rPr>
          <w:b/>
          <w:i/>
        </w:rPr>
      </w:pPr>
    </w:p>
    <w:p w14:paraId="448F99CE" w14:textId="77777777" w:rsidR="00D04DF3" w:rsidRPr="00F31028" w:rsidRDefault="00D04DF3" w:rsidP="00D04DF3">
      <w:pPr>
        <w:jc w:val="center"/>
        <w:rPr>
          <w:b/>
          <w:i/>
        </w:rPr>
      </w:pPr>
      <w:r w:rsidRPr="00F31028">
        <w:rPr>
          <w:b/>
          <w:i/>
        </w:rPr>
        <w:t xml:space="preserve">Histologic </w:t>
      </w:r>
      <w:r w:rsidR="0022123E" w:rsidRPr="00F31028">
        <w:rPr>
          <w:b/>
          <w:i/>
        </w:rPr>
        <w:t>&lt;</w:t>
      </w:r>
      <w:r w:rsidRPr="00F31028">
        <w:rPr>
          <w:b/>
          <w:i/>
        </w:rPr>
        <w:t>type</w:t>
      </w:r>
      <w:r w:rsidR="00385B81" w:rsidRPr="00F31028">
        <w:rPr>
          <w:b/>
          <w:i/>
        </w:rPr>
        <w:t xml:space="preserve"> or </w:t>
      </w:r>
      <w:r w:rsidRPr="00F31028">
        <w:rPr>
          <w:b/>
          <w:i/>
        </w:rPr>
        <w:t>grade</w:t>
      </w:r>
      <w:r w:rsidR="0022123E" w:rsidRPr="00F31028">
        <w:rPr>
          <w:b/>
          <w:i/>
        </w:rPr>
        <w:t>&gt;</w:t>
      </w:r>
      <w:r w:rsidRPr="00F31028">
        <w:rPr>
          <w:b/>
          <w:i/>
        </w:rPr>
        <w:t xml:space="preserve"> of excised neoplasm of &lt;body structure&gt;</w:t>
      </w:r>
    </w:p>
    <w:p w14:paraId="540C4DE6" w14:textId="77777777" w:rsidR="00D04DF3" w:rsidRPr="00D04DF3" w:rsidRDefault="00D27A8A" w:rsidP="00D04DF3">
      <w:pPr>
        <w:rPr>
          <w:b/>
        </w:rPr>
      </w:pPr>
      <w:r>
        <w:rPr>
          <w:noProof/>
          <w:lang w:eastAsia="en-US"/>
        </w:rPr>
        <w:drawing>
          <wp:anchor distT="0" distB="0" distL="114300" distR="114300" simplePos="0" relativeHeight="251659264" behindDoc="0" locked="0" layoutInCell="1" allowOverlap="0" wp14:anchorId="5AB3E1B1" wp14:editId="41E62575">
            <wp:simplePos x="0" y="0"/>
            <wp:positionH relativeFrom="column">
              <wp:posOffset>-2540</wp:posOffset>
            </wp:positionH>
            <wp:positionV relativeFrom="paragraph">
              <wp:posOffset>-3810</wp:posOffset>
            </wp:positionV>
            <wp:extent cx="4572000" cy="2679192"/>
            <wp:effectExtent l="0" t="0" r="0" b="698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6415" t="3920" r="56604" b="19102"/>
                    <a:stretch/>
                  </pic:blipFill>
                  <pic:spPr bwMode="auto">
                    <a:xfrm>
                      <a:off x="0" y="0"/>
                      <a:ext cx="4572000" cy="267919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7155721" w14:textId="77777777" w:rsidR="00285A6F" w:rsidRDefault="00285A6F" w:rsidP="00285A6F"/>
    <w:p w14:paraId="08BC8062" w14:textId="77777777" w:rsidR="00F855D9" w:rsidRPr="00D27A8A" w:rsidRDefault="00F855D9" w:rsidP="00F31028">
      <w:pPr>
        <w:jc w:val="center"/>
        <w:rPr>
          <w:b/>
          <w:i/>
        </w:rPr>
      </w:pPr>
      <w:r w:rsidRPr="00D27A8A">
        <w:rPr>
          <w:b/>
          <w:i/>
        </w:rPr>
        <w:t>Tumor size</w:t>
      </w:r>
      <w:r w:rsidR="00134369">
        <w:rPr>
          <w:b/>
          <w:i/>
        </w:rPr>
        <w:t xml:space="preserve"> of excised neoplasm</w:t>
      </w:r>
    </w:p>
    <w:p w14:paraId="4295D896" w14:textId="77777777" w:rsidR="00F855D9" w:rsidRDefault="0099516D" w:rsidP="00D27A8A">
      <w:pPr>
        <w:jc w:val="center"/>
      </w:pPr>
      <w:r>
        <w:rPr>
          <w:noProof/>
          <w:lang w:eastAsia="en-US"/>
        </w:rPr>
        <w:lastRenderedPageBreak/>
        <w:drawing>
          <wp:anchor distT="0" distB="0" distL="114300" distR="114300" simplePos="0" relativeHeight="251658240" behindDoc="0" locked="0" layoutInCell="1" allowOverlap="1" wp14:anchorId="3537D165" wp14:editId="3968EC01">
            <wp:simplePos x="0" y="0"/>
            <wp:positionH relativeFrom="column">
              <wp:posOffset>0</wp:posOffset>
            </wp:positionH>
            <wp:positionV relativeFrom="paragraph">
              <wp:posOffset>0</wp:posOffset>
            </wp:positionV>
            <wp:extent cx="4572000" cy="2395728"/>
            <wp:effectExtent l="0" t="0" r="0" b="508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12917" t="4376" r="14873" b="28228"/>
                    <a:stretch/>
                  </pic:blipFill>
                  <pic:spPr bwMode="auto">
                    <a:xfrm>
                      <a:off x="0" y="0"/>
                      <a:ext cx="4572000" cy="239572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9A2DA0C" w14:textId="77777777" w:rsidR="00407E3D" w:rsidRDefault="00407E3D" w:rsidP="00285A6F">
      <w:pPr>
        <w:rPr>
          <w:i/>
        </w:rPr>
      </w:pPr>
    </w:p>
    <w:p w14:paraId="4793B2E2" w14:textId="77777777" w:rsidR="00407E3D" w:rsidRDefault="00407E3D" w:rsidP="00285A6F">
      <w:pPr>
        <w:rPr>
          <w:i/>
        </w:rPr>
      </w:pPr>
    </w:p>
    <w:p w14:paraId="08426E9B" w14:textId="77777777" w:rsidR="00407E3D" w:rsidRDefault="00407E3D" w:rsidP="00285A6F">
      <w:pPr>
        <w:rPr>
          <w:i/>
        </w:rPr>
      </w:pPr>
    </w:p>
    <w:p w14:paraId="7799F65D" w14:textId="77777777" w:rsidR="00407E3D" w:rsidRDefault="00407E3D" w:rsidP="00285A6F">
      <w:pPr>
        <w:rPr>
          <w:i/>
        </w:rPr>
      </w:pPr>
    </w:p>
    <w:p w14:paraId="688D479E" w14:textId="77777777" w:rsidR="00407E3D" w:rsidRDefault="00407E3D" w:rsidP="00285A6F">
      <w:pPr>
        <w:rPr>
          <w:i/>
        </w:rPr>
      </w:pPr>
    </w:p>
    <w:p w14:paraId="0F015FBA" w14:textId="77777777" w:rsidR="00407E3D" w:rsidRDefault="00407E3D" w:rsidP="00285A6F">
      <w:pPr>
        <w:rPr>
          <w:i/>
        </w:rPr>
      </w:pPr>
    </w:p>
    <w:p w14:paraId="42C2288E" w14:textId="77777777" w:rsidR="00407E3D" w:rsidRDefault="00407E3D" w:rsidP="00285A6F">
      <w:pPr>
        <w:rPr>
          <w:i/>
        </w:rPr>
      </w:pPr>
    </w:p>
    <w:p w14:paraId="2D9A9C17" w14:textId="77777777" w:rsidR="00407E3D" w:rsidRDefault="00407E3D" w:rsidP="00285A6F">
      <w:pPr>
        <w:rPr>
          <w:i/>
        </w:rPr>
      </w:pPr>
    </w:p>
    <w:p w14:paraId="1F62E34B" w14:textId="77777777" w:rsidR="00407E3D" w:rsidRDefault="00407E3D" w:rsidP="00285A6F">
      <w:pPr>
        <w:rPr>
          <w:i/>
        </w:rPr>
      </w:pPr>
    </w:p>
    <w:p w14:paraId="2FB66BEB" w14:textId="77777777" w:rsidR="00407E3D" w:rsidRDefault="00407E3D" w:rsidP="00285A6F">
      <w:pPr>
        <w:rPr>
          <w:i/>
        </w:rPr>
      </w:pPr>
    </w:p>
    <w:p w14:paraId="0456EEA4" w14:textId="77777777" w:rsidR="00407E3D" w:rsidRDefault="00407E3D" w:rsidP="00285A6F">
      <w:pPr>
        <w:rPr>
          <w:i/>
        </w:rPr>
      </w:pPr>
    </w:p>
    <w:p w14:paraId="160DBC02" w14:textId="77777777" w:rsidR="00407E3D" w:rsidRDefault="00407E3D" w:rsidP="00285A6F">
      <w:pPr>
        <w:rPr>
          <w:i/>
        </w:rPr>
      </w:pPr>
    </w:p>
    <w:p w14:paraId="27F25592" w14:textId="77777777" w:rsidR="00771FDD" w:rsidRDefault="00771FDD" w:rsidP="00285A6F">
      <w:pPr>
        <w:rPr>
          <w:i/>
        </w:rPr>
      </w:pPr>
    </w:p>
    <w:p w14:paraId="16C98866" w14:textId="77777777" w:rsidR="00407E3D" w:rsidRDefault="00407E3D" w:rsidP="00285A6F">
      <w:pPr>
        <w:rPr>
          <w:i/>
        </w:rPr>
      </w:pPr>
    </w:p>
    <w:p w14:paraId="4C827A09" w14:textId="77777777" w:rsidR="00407E3D" w:rsidRDefault="00407E3D" w:rsidP="00285A6F">
      <w:pPr>
        <w:rPr>
          <w:i/>
        </w:rPr>
      </w:pPr>
    </w:p>
    <w:p w14:paraId="449081F6" w14:textId="77777777" w:rsidR="00407E3D" w:rsidRDefault="00407E3D" w:rsidP="00285A6F">
      <w:pPr>
        <w:rPr>
          <w:i/>
        </w:rPr>
      </w:pPr>
    </w:p>
    <w:p w14:paraId="76D69A46" w14:textId="77777777" w:rsidR="00285A6F" w:rsidRDefault="00134369" w:rsidP="00285A6F">
      <w:pPr>
        <w:rPr>
          <w:i/>
        </w:rPr>
      </w:pPr>
      <w:r>
        <w:rPr>
          <w:i/>
        </w:rPr>
        <w:t>Observations of and about s</w:t>
      </w:r>
      <w:r w:rsidR="00285A6F">
        <w:rPr>
          <w:i/>
        </w:rPr>
        <w:t>urgical margins</w:t>
      </w:r>
    </w:p>
    <w:p w14:paraId="21E95C74" w14:textId="627EBC1E" w:rsidR="00270B8F" w:rsidRDefault="00682310" w:rsidP="00270B8F">
      <w:pPr>
        <w:jc w:val="center"/>
        <w:rPr>
          <w:b/>
          <w:i/>
        </w:rPr>
      </w:pPr>
      <w:r>
        <w:rPr>
          <w:b/>
          <w:i/>
        </w:rPr>
        <w:t>P</w:t>
      </w:r>
      <w:r w:rsidR="00270B8F" w:rsidRPr="00D27A8A">
        <w:rPr>
          <w:b/>
          <w:i/>
        </w:rPr>
        <w:t>resence of</w:t>
      </w:r>
      <w:r>
        <w:rPr>
          <w:b/>
          <w:i/>
        </w:rPr>
        <w:t xml:space="preserve"> XXX</w:t>
      </w:r>
      <w:r w:rsidR="00270B8F" w:rsidRPr="00D27A8A">
        <w:rPr>
          <w:b/>
          <w:i/>
        </w:rPr>
        <w:t xml:space="preserve"> surgical margin invo</w:t>
      </w:r>
      <w:r w:rsidR="00385B81" w:rsidRPr="00D27A8A">
        <w:rPr>
          <w:b/>
          <w:i/>
        </w:rPr>
        <w:t>lvement by excised neoplasm of &lt;</w:t>
      </w:r>
      <w:r w:rsidR="00270B8F" w:rsidRPr="00D27A8A">
        <w:rPr>
          <w:b/>
          <w:i/>
        </w:rPr>
        <w:t xml:space="preserve">body structure&gt; </w:t>
      </w:r>
    </w:p>
    <w:p w14:paraId="108C8CB5" w14:textId="77777777" w:rsidR="00771FDD" w:rsidRPr="00D27A8A" w:rsidRDefault="00771FDD" w:rsidP="00270B8F">
      <w:pPr>
        <w:jc w:val="center"/>
        <w:rPr>
          <w:b/>
          <w:i/>
        </w:rPr>
      </w:pPr>
      <w:r>
        <w:rPr>
          <w:b/>
          <w:i/>
        </w:rPr>
        <w:t>Is the neoplasm to be found at the surgical margin?</w:t>
      </w:r>
    </w:p>
    <w:p w14:paraId="7AFEC8ED" w14:textId="77777777" w:rsidR="00091C70" w:rsidRPr="00270B8F" w:rsidRDefault="00091C70" w:rsidP="00091C70">
      <w:pPr>
        <w:jc w:val="center"/>
        <w:rPr>
          <w:b/>
        </w:rPr>
      </w:pPr>
    </w:p>
    <w:p w14:paraId="1B6F2FC0" w14:textId="53D63DFF" w:rsidR="00764D67" w:rsidRDefault="00682310" w:rsidP="00D27A8A">
      <w:pPr>
        <w:jc w:val="center"/>
      </w:pPr>
      <w:bookmarkStart w:id="51" w:name="_GoBack"/>
      <w:r>
        <w:rPr>
          <w:noProof/>
          <w:lang w:eastAsia="en-US"/>
        </w:rPr>
        <w:lastRenderedPageBreak/>
        <w:drawing>
          <wp:inline distT="0" distB="0" distL="0" distR="0" wp14:anchorId="5D154F35" wp14:editId="52285823">
            <wp:extent cx="411480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2828" t="3563" r="15114" b="10921"/>
                    <a:stretch/>
                  </pic:blipFill>
                  <pic:spPr bwMode="auto">
                    <a:xfrm>
                      <a:off x="0" y="0"/>
                      <a:ext cx="4114800" cy="2743200"/>
                    </a:xfrm>
                    <a:prstGeom prst="rect">
                      <a:avLst/>
                    </a:prstGeom>
                    <a:ln>
                      <a:noFill/>
                    </a:ln>
                    <a:extLst>
                      <a:ext uri="{53640926-AAD7-44D8-BBD7-CCE9431645EC}">
                        <a14:shadowObscured xmlns:a14="http://schemas.microsoft.com/office/drawing/2010/main"/>
                      </a:ext>
                    </a:extLst>
                  </pic:spPr>
                </pic:pic>
              </a:graphicData>
            </a:graphic>
          </wp:inline>
        </w:drawing>
      </w:r>
      <w:bookmarkEnd w:id="51"/>
    </w:p>
    <w:p w14:paraId="138791C6" w14:textId="77777777" w:rsidR="00D27A8A" w:rsidRPr="00D27A8A" w:rsidRDefault="00D27A8A" w:rsidP="00D27A8A">
      <w:pPr>
        <w:jc w:val="center"/>
        <w:rPr>
          <w:b/>
          <w:i/>
        </w:rPr>
      </w:pPr>
      <w:r w:rsidRPr="00D27A8A">
        <w:rPr>
          <w:b/>
          <w:i/>
        </w:rPr>
        <w:t>Distance of excised neoplasm of &lt;body structure&gt; from &lt;surgical margin&gt;</w:t>
      </w:r>
    </w:p>
    <w:p w14:paraId="52F0152C" w14:textId="77777777" w:rsidR="00270B8F" w:rsidRDefault="00764D67" w:rsidP="00D27A8A">
      <w:pPr>
        <w:jc w:val="center"/>
      </w:pPr>
      <w:r>
        <w:rPr>
          <w:noProof/>
          <w:lang w:eastAsia="en-US"/>
        </w:rPr>
        <w:drawing>
          <wp:inline distT="0" distB="0" distL="0" distR="0" wp14:anchorId="339A61F3" wp14:editId="44AC71FB">
            <wp:extent cx="4356100" cy="2819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034" t="5321" r="13675" b="10301"/>
                    <a:stretch/>
                  </pic:blipFill>
                  <pic:spPr bwMode="auto">
                    <a:xfrm>
                      <a:off x="0" y="0"/>
                      <a:ext cx="4356100" cy="2819400"/>
                    </a:xfrm>
                    <a:prstGeom prst="rect">
                      <a:avLst/>
                    </a:prstGeom>
                    <a:ln>
                      <a:noFill/>
                    </a:ln>
                    <a:extLst>
                      <a:ext uri="{53640926-AAD7-44D8-BBD7-CCE9431645EC}">
                        <a14:shadowObscured xmlns:a14="http://schemas.microsoft.com/office/drawing/2010/main"/>
                      </a:ext>
                    </a:extLst>
                  </pic:spPr>
                </pic:pic>
              </a:graphicData>
            </a:graphic>
          </wp:inline>
        </w:drawing>
      </w:r>
    </w:p>
    <w:p w14:paraId="5F691452" w14:textId="77777777" w:rsidR="00764D67" w:rsidRDefault="00764D67" w:rsidP="00285A6F"/>
    <w:p w14:paraId="5D3D77BC" w14:textId="77777777" w:rsidR="00407E3D" w:rsidRDefault="00407E3D" w:rsidP="00196032">
      <w:pPr>
        <w:jc w:val="center"/>
        <w:rPr>
          <w:b/>
          <w:i/>
        </w:rPr>
      </w:pPr>
    </w:p>
    <w:p w14:paraId="1A27615C" w14:textId="77777777" w:rsidR="00407E3D" w:rsidRDefault="00407E3D" w:rsidP="00196032">
      <w:pPr>
        <w:jc w:val="center"/>
        <w:rPr>
          <w:b/>
          <w:i/>
        </w:rPr>
      </w:pPr>
    </w:p>
    <w:p w14:paraId="73CEB5C6" w14:textId="77777777" w:rsidR="00407E3D" w:rsidRDefault="00407E3D" w:rsidP="00196032">
      <w:pPr>
        <w:jc w:val="center"/>
        <w:rPr>
          <w:b/>
          <w:i/>
        </w:rPr>
      </w:pPr>
    </w:p>
    <w:p w14:paraId="5C206557" w14:textId="77777777" w:rsidR="00407E3D" w:rsidRDefault="00407E3D" w:rsidP="00196032">
      <w:pPr>
        <w:jc w:val="center"/>
        <w:rPr>
          <w:b/>
          <w:i/>
        </w:rPr>
      </w:pPr>
    </w:p>
    <w:p w14:paraId="61DC908C" w14:textId="77777777" w:rsidR="00407E3D" w:rsidRDefault="00407E3D" w:rsidP="00196032">
      <w:pPr>
        <w:jc w:val="center"/>
        <w:rPr>
          <w:b/>
          <w:i/>
        </w:rPr>
      </w:pPr>
    </w:p>
    <w:p w14:paraId="65A231CF" w14:textId="77777777" w:rsidR="00407E3D" w:rsidRDefault="00407E3D" w:rsidP="00196032">
      <w:pPr>
        <w:jc w:val="center"/>
        <w:rPr>
          <w:b/>
          <w:i/>
        </w:rPr>
      </w:pPr>
    </w:p>
    <w:p w14:paraId="1A5DC212" w14:textId="77777777" w:rsidR="00407E3D" w:rsidRDefault="00407E3D" w:rsidP="00196032">
      <w:pPr>
        <w:jc w:val="center"/>
        <w:rPr>
          <w:b/>
          <w:i/>
        </w:rPr>
      </w:pPr>
    </w:p>
    <w:p w14:paraId="19EAE749" w14:textId="77777777" w:rsidR="00407E3D" w:rsidRDefault="00407E3D" w:rsidP="00196032">
      <w:pPr>
        <w:jc w:val="center"/>
        <w:rPr>
          <w:b/>
          <w:i/>
        </w:rPr>
      </w:pPr>
    </w:p>
    <w:p w14:paraId="63B79E94" w14:textId="77777777" w:rsidR="00407E3D" w:rsidRDefault="00407E3D" w:rsidP="00196032">
      <w:pPr>
        <w:jc w:val="center"/>
        <w:rPr>
          <w:b/>
          <w:i/>
        </w:rPr>
      </w:pPr>
    </w:p>
    <w:p w14:paraId="164B8369" w14:textId="77777777" w:rsidR="00407E3D" w:rsidRDefault="00407E3D" w:rsidP="00196032">
      <w:pPr>
        <w:jc w:val="center"/>
        <w:rPr>
          <w:b/>
          <w:i/>
        </w:rPr>
      </w:pPr>
    </w:p>
    <w:p w14:paraId="69FD1F58" w14:textId="77777777" w:rsidR="00407E3D" w:rsidRDefault="00407E3D" w:rsidP="00196032">
      <w:pPr>
        <w:jc w:val="center"/>
        <w:rPr>
          <w:b/>
          <w:i/>
        </w:rPr>
      </w:pPr>
    </w:p>
    <w:p w14:paraId="2EA868C2" w14:textId="77777777" w:rsidR="00407E3D" w:rsidRDefault="00407E3D" w:rsidP="00196032">
      <w:pPr>
        <w:jc w:val="center"/>
        <w:rPr>
          <w:b/>
          <w:i/>
        </w:rPr>
      </w:pP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77777777" w:rsidR="00196032" w:rsidRPr="00196032" w:rsidRDefault="00196032" w:rsidP="00D27A8A">
      <w:pPr>
        <w:jc w:val="center"/>
        <w:rPr>
          <w:b/>
        </w:rPr>
      </w:pPr>
      <w:r>
        <w:rPr>
          <w:noProof/>
          <w:lang w:eastAsia="en-US"/>
        </w:rPr>
        <w:lastRenderedPageBreak/>
        <w:drawing>
          <wp:inline distT="0" distB="0" distL="0" distR="0" wp14:anchorId="269D87B2" wp14:editId="046B8585">
            <wp:extent cx="4286250" cy="27368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034" t="4751" r="14850" b="13340"/>
                    <a:stretch/>
                  </pic:blipFill>
                  <pic:spPr bwMode="auto">
                    <a:xfrm>
                      <a:off x="0" y="0"/>
                      <a:ext cx="4286250" cy="2736850"/>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777777" w:rsidR="00764D67" w:rsidRDefault="00764D67"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t xml:space="preserve">6.1.1.5.2 </w:t>
      </w:r>
      <w:r w:rsidRPr="002B6C06">
        <w:rPr>
          <w:sz w:val="24"/>
          <w:szCs w:val="24"/>
        </w:rPr>
        <w:t>Molecular pathology and genomic observables</w:t>
      </w:r>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77777777" w:rsidR="00805065" w:rsidRDefault="00805065" w:rsidP="0022123E">
      <w:r>
        <w:rPr>
          <w:noProof/>
          <w:lang w:eastAsia="en-US"/>
        </w:rPr>
        <w:lastRenderedPageBreak/>
        <w:drawing>
          <wp:inline distT="0" distB="0" distL="0" distR="0" wp14:anchorId="2BEDE83B" wp14:editId="60F2D9A7">
            <wp:extent cx="6228637" cy="3419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143" t="10161" r="20024" b="13903"/>
                    <a:stretch/>
                  </pic:blipFill>
                  <pic:spPr bwMode="auto">
                    <a:xfrm>
                      <a:off x="0" y="0"/>
                      <a:ext cx="6229331" cy="3419856"/>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are large biomolecules, or macromolecules, consisting of one or more long chains of amino acid residues. Proteins perform a vast array of functions within organisms, including catalysing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r>
        <w:t>[Wikipedia</w:t>
      </w:r>
      <w:r w:rsidR="0043795E">
        <w:t>, 2017</w:t>
      </w:r>
      <w:r>
        <w:t xml:space="preserve">]  </w:t>
      </w:r>
    </w:p>
    <w:p w14:paraId="4D73FD7F" w14:textId="77777777" w:rsidR="00522065" w:rsidRDefault="00564FF0" w:rsidP="0022123E">
      <w:r>
        <w:t>In the SNOMED CT concept model, proteins are subtypes of  105590001|Substance|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Uniprot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lastRenderedPageBreak/>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r w:rsidR="002218A9">
        <w:t>a)</w:t>
      </w:r>
      <w:r w:rsidR="00F31028">
        <w:t xml:space="preserve">immunohistochemical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02A0B5D5" w14:textId="77777777" w:rsidR="00627A77" w:rsidRDefault="000B4178" w:rsidP="0022123E">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6A6C5357" w14:textId="77777777" w:rsidR="00627A77" w:rsidRDefault="00627A77" w:rsidP="0022123E"/>
    <w:p w14:paraId="58C61BD4" w14:textId="77777777" w:rsidR="00F31028" w:rsidRDefault="00F31028" w:rsidP="0022123E">
      <w:r>
        <w:t>Immunohistochemical data</w:t>
      </w:r>
    </w:p>
    <w:p w14:paraId="43268216" w14:textId="77777777" w:rsidR="00627A77" w:rsidRPr="00627A77" w:rsidRDefault="00627A77" w:rsidP="00627A77">
      <w:pPr>
        <w:rPr>
          <w:b/>
          <w:i/>
        </w:rPr>
      </w:pPr>
      <w:r>
        <w:rPr>
          <w:b/>
          <w:i/>
        </w:rPr>
        <w:t>Expression status of &lt;Protein&gt; coded by &lt;gene&gt; within excised neoplasm of &lt;body structure&gt;</w:t>
      </w:r>
    </w:p>
    <w:p w14:paraId="37595950" w14:textId="77777777" w:rsidR="00F31028" w:rsidRPr="00F31028" w:rsidRDefault="00627A77" w:rsidP="00627A77">
      <w:pPr>
        <w:jc w:val="center"/>
        <w:rPr>
          <w:b/>
          <w:i/>
        </w:rPr>
      </w:pPr>
      <w:r w:rsidRPr="00627A77">
        <w:rPr>
          <w:b/>
          <w:i/>
          <w:noProof/>
          <w:lang w:eastAsia="en-US"/>
        </w:rPr>
        <w:drawing>
          <wp:inline distT="0" distB="0" distL="0" distR="0" wp14:anchorId="5A909466" wp14:editId="7799F521">
            <wp:extent cx="4540056" cy="29991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469" t="3564" r="57105" b="10906"/>
                    <a:stretch/>
                  </pic:blipFill>
                  <pic:spPr bwMode="auto">
                    <a:xfrm>
                      <a:off x="0" y="0"/>
                      <a:ext cx="4540248" cy="2999232"/>
                    </a:xfrm>
                    <a:prstGeom prst="rect">
                      <a:avLst/>
                    </a:prstGeom>
                    <a:ln>
                      <a:noFill/>
                    </a:ln>
                    <a:extLst>
                      <a:ext uri="{53640926-AAD7-44D8-BBD7-CCE9431645EC}">
                        <a14:shadowObscured xmlns:a14="http://schemas.microsoft.com/office/drawing/2010/main"/>
                      </a:ext>
                    </a:extLst>
                  </pic:spPr>
                </pic:pic>
              </a:graphicData>
            </a:graphic>
          </wp:inline>
        </w:drawing>
      </w:r>
    </w:p>
    <w:p w14:paraId="79C42B4D" w14:textId="77777777" w:rsidR="00F31028" w:rsidRDefault="00F31028" w:rsidP="0022123E"/>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77777777"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variant call format</w:t>
      </w:r>
      <w:r w:rsidR="000B4178">
        <w:t xml:space="preserve">(vcf))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57E530E7" w14:textId="77777777" w:rsidR="001430AC" w:rsidRDefault="001430AC" w:rsidP="0022123E"/>
    <w:p w14:paraId="0E91FF83" w14:textId="77777777" w:rsidR="001430AC" w:rsidRDefault="001430AC" w:rsidP="0022123E"/>
    <w:p w14:paraId="12040628" w14:textId="77777777" w:rsidR="001430AC" w:rsidRDefault="001430AC" w:rsidP="0022123E"/>
    <w:p w14:paraId="3F6CDD89" w14:textId="77777777" w:rsidR="001430AC" w:rsidRDefault="001430AC" w:rsidP="0022123E"/>
    <w:p w14:paraId="4E7BA2AA" w14:textId="77777777" w:rsidR="00AC0957" w:rsidRPr="00F91B79" w:rsidRDefault="007F7988" w:rsidP="00385B81">
      <w:pPr>
        <w:jc w:val="center"/>
        <w:rPr>
          <w:b/>
          <w:i/>
          <w:szCs w:val="22"/>
        </w:rPr>
      </w:pPr>
      <w:r w:rsidRPr="00F91B79">
        <w:rPr>
          <w:b/>
          <w:i/>
          <w:szCs w:val="22"/>
        </w:rPr>
        <w:t>Nucleotide s</w:t>
      </w:r>
      <w:r w:rsidR="0022123E" w:rsidRPr="00F91B79">
        <w:rPr>
          <w:b/>
          <w:i/>
          <w:szCs w:val="22"/>
        </w:rPr>
        <w:t xml:space="preserve">equence </w:t>
      </w:r>
      <w:r w:rsidRPr="00F91B79">
        <w:rPr>
          <w:b/>
          <w:i/>
          <w:szCs w:val="22"/>
        </w:rPr>
        <w:t>(raw data</w:t>
      </w:r>
      <w:r w:rsidR="00BB238D">
        <w:rPr>
          <w:b/>
          <w:i/>
          <w:szCs w:val="22"/>
        </w:rPr>
        <w:t xml:space="preserve"> in vcf format</w:t>
      </w:r>
      <w:r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r w:rsidRPr="00F91B79">
        <w:rPr>
          <w:b/>
          <w:i/>
          <w:szCs w:val="22"/>
        </w:rPr>
        <w:t>of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0CDC3B3B" w14:textId="77777777" w:rsidR="007F7988" w:rsidRDefault="007F7988" w:rsidP="007F7988">
      <w:pPr>
        <w:jc w:val="both"/>
        <w:rPr>
          <w:b/>
          <w:sz w:val="20"/>
          <w:szCs w:val="20"/>
        </w:rPr>
      </w:pPr>
    </w:p>
    <w:p w14:paraId="77D90EE3" w14:textId="77777777" w:rsidR="00C96CF8" w:rsidRDefault="00C96CF8" w:rsidP="007F7988">
      <w:pPr>
        <w:jc w:val="both"/>
        <w:rPr>
          <w:b/>
          <w:sz w:val="20"/>
          <w:szCs w:val="20"/>
        </w:rPr>
      </w:pP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7777777" w:rsidR="00A959FE" w:rsidRDefault="00A959FE" w:rsidP="007F7988">
      <w:pPr>
        <w:jc w:val="center"/>
        <w:rPr>
          <w:b/>
        </w:rPr>
      </w:pPr>
      <w:r>
        <w:rPr>
          <w:b/>
        </w:rPr>
        <w:t>What is the sequence variant identified in the gene of a morphologically abnormal specimen?</w:t>
      </w:r>
    </w:p>
    <w:p w14:paraId="6B1D7805" w14:textId="77777777" w:rsidR="0022123E" w:rsidRP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64923BEB" w14:textId="77777777" w:rsidR="0022123E" w:rsidRPr="0022123E" w:rsidRDefault="0022123E" w:rsidP="0022123E"/>
    <w:p w14:paraId="591199FC" w14:textId="77777777" w:rsidR="008073D5" w:rsidRDefault="008073D5" w:rsidP="00385B81">
      <w:pPr>
        <w:jc w:val="center"/>
        <w:rPr>
          <w:b/>
          <w:i/>
        </w:rPr>
      </w:pPr>
    </w:p>
    <w:p w14:paraId="134D3CCE" w14:textId="77777777" w:rsidR="008073D5" w:rsidRPr="00885FE9" w:rsidRDefault="00885FE9" w:rsidP="00885FE9">
      <w:r>
        <w:t>Germ-line sequence data are obs</w:t>
      </w:r>
      <w:r w:rsidR="009A6DF8">
        <w:t xml:space="preserve">ervations made about nucleotide </w:t>
      </w:r>
      <w:r>
        <w:t xml:space="preserve">sequences  in tissue or cellular structures that are morphologically indistinguishable from the patient.  Hence, while the somatic observable has </w:t>
      </w:r>
      <w:r w:rsidRPr="00885FE9">
        <w:rPr>
          <w:i/>
        </w:rPr>
        <w:t>Inherent_location</w:t>
      </w:r>
      <w:r>
        <w:t xml:space="preserve"> &lt;&lt;108369006|Neoplasm(morphologic abnormality)|, germ-line observables have </w:t>
      </w:r>
      <w:r w:rsidRPr="00885FE9">
        <w:rPr>
          <w:i/>
        </w:rPr>
        <w:t>Inherent_location</w:t>
      </w:r>
      <w:r>
        <w:t xml:space="preserve"> &lt;&lt;</w:t>
      </w:r>
      <w:r w:rsidR="000C3712">
        <w:t>91723000|</w:t>
      </w:r>
      <w:r>
        <w:t>Anatomic structure</w:t>
      </w:r>
      <w:r w:rsidR="000C3712">
        <w:t>(body structure)|</w:t>
      </w:r>
      <w:r>
        <w:t>.</w:t>
      </w:r>
    </w:p>
    <w:p w14:paraId="15225FAA" w14:textId="77777777" w:rsidR="008073D5" w:rsidRDefault="008073D5" w:rsidP="00385B81">
      <w:pPr>
        <w:jc w:val="center"/>
        <w:rPr>
          <w:b/>
          <w:i/>
        </w:rPr>
      </w:pPr>
    </w:p>
    <w:p w14:paraId="62BCB268" w14:textId="77777777" w:rsidR="008073D5" w:rsidRDefault="008073D5" w:rsidP="00385B81">
      <w:pPr>
        <w:jc w:val="center"/>
        <w:rPr>
          <w:b/>
          <w:i/>
        </w:rPr>
      </w:pPr>
    </w:p>
    <w:p w14:paraId="7C151BB7" w14:textId="77777777" w:rsidR="008073D5" w:rsidRDefault="008073D5" w:rsidP="00385B81">
      <w:pPr>
        <w:jc w:val="center"/>
        <w:rPr>
          <w:b/>
          <w:i/>
        </w:rPr>
      </w:pPr>
    </w:p>
    <w:p w14:paraId="50D536D0" w14:textId="77777777" w:rsidR="008073D5" w:rsidRDefault="008073D5" w:rsidP="00385B81">
      <w:pPr>
        <w:jc w:val="center"/>
        <w:rPr>
          <w:b/>
          <w:i/>
        </w:rPr>
      </w:pPr>
    </w:p>
    <w:p w14:paraId="1EA4A2CE" w14:textId="77777777" w:rsidR="008073D5" w:rsidRDefault="008073D5" w:rsidP="00385B81">
      <w:pPr>
        <w:jc w:val="center"/>
        <w:rPr>
          <w:b/>
          <w:i/>
        </w:rPr>
      </w:pPr>
    </w:p>
    <w:p w14:paraId="2D067920" w14:textId="77777777" w:rsidR="008073D5" w:rsidRDefault="008073D5" w:rsidP="00385B81">
      <w:pPr>
        <w:jc w:val="center"/>
        <w:rPr>
          <w:b/>
          <w:i/>
        </w:rPr>
      </w:pPr>
    </w:p>
    <w:p w14:paraId="6C61949E" w14:textId="77777777" w:rsidR="008073D5" w:rsidRDefault="008073D5" w:rsidP="00385B81">
      <w:pPr>
        <w:jc w:val="center"/>
        <w:rPr>
          <w:b/>
          <w:i/>
        </w:rPr>
      </w:pPr>
    </w:p>
    <w:p w14:paraId="768F62FD" w14:textId="77777777" w:rsidR="008073D5" w:rsidRDefault="008073D5" w:rsidP="00385B81">
      <w:pPr>
        <w:jc w:val="center"/>
        <w:rPr>
          <w:b/>
          <w:i/>
        </w:rPr>
      </w:pP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r w:rsidRPr="00C96CF8">
        <w:rPr>
          <w:b/>
          <w:i/>
        </w:rPr>
        <w:t>of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24309D0" w14:textId="77777777"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15BE3986" w14:textId="77777777" w:rsidR="003C29D2" w:rsidRDefault="003C29D2" w:rsidP="001C413C">
      <w:pPr>
        <w:pStyle w:val="Heading6"/>
        <w:numPr>
          <w:ilvl w:val="0"/>
          <w:numId w:val="0"/>
        </w:numPr>
        <w:ind w:left="1152"/>
      </w:pPr>
    </w:p>
    <w:p w14:paraId="3DB18EC4" w14:textId="77777777"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14:paraId="43718D08" w14:textId="77777777" w:rsidR="003C29D2" w:rsidRDefault="003C29D2" w:rsidP="003C29D2"/>
    <w:p w14:paraId="763C4811" w14:textId="77777777" w:rsidR="001C413C" w:rsidRDefault="001C413C" w:rsidP="00DA6502">
      <w:pPr>
        <w:jc w:val="center"/>
        <w:rPr>
          <w:b/>
        </w:rPr>
      </w:pPr>
    </w:p>
    <w:p w14:paraId="01A59E0E" w14:textId="77777777" w:rsidR="001C413C" w:rsidRDefault="001C413C" w:rsidP="00DA6502">
      <w:pPr>
        <w:jc w:val="center"/>
        <w:rPr>
          <w:b/>
        </w:rPr>
      </w:pPr>
    </w:p>
    <w:p w14:paraId="49AD2586" w14:textId="77777777" w:rsidR="001C413C" w:rsidRDefault="001C413C" w:rsidP="00DA6502">
      <w:pPr>
        <w:jc w:val="center"/>
        <w:rPr>
          <w:b/>
        </w:rPr>
      </w:pPr>
    </w:p>
    <w:p w14:paraId="1285667E" w14:textId="77777777" w:rsidR="001C413C" w:rsidRDefault="001C413C" w:rsidP="00DA6502">
      <w:pPr>
        <w:jc w:val="center"/>
        <w:rPr>
          <w:b/>
        </w:rPr>
      </w:pPr>
    </w:p>
    <w:p w14:paraId="22B9A26D" w14:textId="77777777" w:rsidR="001C413C" w:rsidRDefault="001C413C" w:rsidP="00DA6502">
      <w:pPr>
        <w:jc w:val="center"/>
        <w:rPr>
          <w:b/>
        </w:rPr>
      </w:pP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publish annotated CAP work sheets including coded observables and SNOMED CT valuesets</w:t>
      </w:r>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1)RF2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val</w:t>
      </w:r>
      <w:r w:rsidR="00F84EBE">
        <w:t>u</w:t>
      </w:r>
      <w:r>
        <w:t>esets</w:t>
      </w:r>
      <w:r w:rsidR="00E851AE">
        <w:t>.</w:t>
      </w:r>
      <w:r w:rsidR="00967FA5">
        <w:t xml:space="preserve">  </w:t>
      </w:r>
    </w:p>
    <w:p w14:paraId="6488C4FE" w14:textId="77777777" w:rsidR="00967FA5" w:rsidRDefault="00967FA5" w:rsidP="00071538"/>
    <w:p w14:paraId="6DFA314B" w14:textId="77777777"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nto electronic health record[3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non-english speaking countries will translate FSN and preferred terms for their NRC extension namespace </w:t>
      </w:r>
      <w:r w:rsidR="00967FA5">
        <w:t>as cancer protocol content is developed; language refsets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500166856"/>
      <w:r>
        <w:t>Significant design or implementation decisions / compromises</w:t>
      </w:r>
      <w:bookmarkEnd w:id="52"/>
    </w:p>
    <w:p w14:paraId="07373C7E" w14:textId="77777777" w:rsidR="005A3371" w:rsidRDefault="005A3371" w:rsidP="0065312F">
      <w:r>
        <w:t xml:space="preserve">Multiple face-to-face meetings of iPaLM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w:t>
      </w:r>
      <w:r>
        <w:lastRenderedPageBreak/>
        <w:t>required consultation with the Observables project team and from those discussions we have developed  templates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500166857"/>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IHTSDO-Regenstrief agreement of 2008 severely limits publication and implementation of new and existing Observables content  for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IHTSDO-Regenstrief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500166858"/>
      <w:r>
        <w:lastRenderedPageBreak/>
        <w:t>Recommendation</w:t>
      </w:r>
      <w:bookmarkEnd w:id="54"/>
    </w:p>
    <w:p w14:paraId="408F66C7" w14:textId="77777777" w:rsidR="00D3351F" w:rsidRDefault="00D3351F" w:rsidP="00D3351F">
      <w:pPr>
        <w:pStyle w:val="Heading3"/>
      </w:pPr>
      <w:bookmarkStart w:id="55" w:name="_Toc500166859"/>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500166860"/>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iPaLM SIG and the Observables project team will be the primary review agents.</w:t>
      </w:r>
    </w:p>
    <w:p w14:paraId="4000C5C9" w14:textId="77777777" w:rsidR="003510FA" w:rsidRDefault="003510FA" w:rsidP="003510FA">
      <w:pPr>
        <w:pStyle w:val="Heading1"/>
      </w:pPr>
      <w:bookmarkStart w:id="57" w:name="_Toc500166861"/>
      <w:r>
        <w:lastRenderedPageBreak/>
        <w:t>Quality program criteria</w:t>
      </w:r>
      <w:bookmarkEnd w:id="57"/>
    </w:p>
    <w:p w14:paraId="78B09099" w14:textId="77777777" w:rsidR="003510FA" w:rsidRDefault="003510FA" w:rsidP="003510FA">
      <w:pPr>
        <w:pStyle w:val="Heading2"/>
      </w:pPr>
      <w:bookmarkStart w:id="58" w:name="_Toc500166862"/>
      <w:r>
        <w:t>Quality metrics</w:t>
      </w:r>
      <w:bookmarkEnd w:id="58"/>
    </w:p>
    <w:p w14:paraId="28A842F5" w14:textId="77777777" w:rsidR="00012198" w:rsidRDefault="00012198" w:rsidP="00012198">
      <w:pPr>
        <w:pStyle w:val="Heading3"/>
      </w:pPr>
      <w:bookmarkStart w:id="59" w:name="_Toc500166863"/>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Denominator: count of all concepts under &lt;concept nnnnn&gt;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500166864"/>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r>
              <w:rPr>
                <w:b/>
                <w:bCs/>
                <w:color w:val="000000"/>
                <w:kern w:val="2"/>
                <w:sz w:val="20"/>
                <w:szCs w:val="20"/>
                <w:lang w:val="en-AU"/>
              </w:rPr>
              <w:t>Descr:</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500166865"/>
      <w:r>
        <w:t>Use case scenarios</w:t>
      </w:r>
      <w:bookmarkEnd w:id="61"/>
    </w:p>
    <w:p w14:paraId="1363CA11" w14:textId="77777777" w:rsidR="003510FA" w:rsidRDefault="003510FA" w:rsidP="003510FA">
      <w:pPr>
        <w:pStyle w:val="Heading3"/>
      </w:pPr>
      <w:bookmarkStart w:id="62" w:name="_Toc500166866"/>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pathologists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500166867"/>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500166868"/>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500166869"/>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500166870"/>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500166871"/>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r w:rsidR="00D333BA">
        <w:t>valueset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500166872"/>
      <w:r>
        <w:t>Projection of remaining overall project resource requirements</w:t>
      </w:r>
      <w:bookmarkEnd w:id="71"/>
      <w:bookmarkEnd w:id="72"/>
    </w:p>
    <w:p w14:paraId="4C575014" w14:textId="77777777" w:rsidR="00F84373" w:rsidRDefault="00F84373" w:rsidP="00F84373">
      <w:pPr>
        <w:pStyle w:val="Heading3"/>
      </w:pPr>
      <w:bookmarkStart w:id="73" w:name="_Toc500166873"/>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500166874"/>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500166875"/>
      <w:r>
        <w:lastRenderedPageBreak/>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500166876"/>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[2]Alberts B, Johnson A, Lewis J, Raff M, Roberts K, Walter P (2002). Molecular Biology of the Cell (Fourth ed.).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32"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Batts KP, Jurgen L. An Update on Terminology and Reporting. American Journal of Surgical Pathology: </w:t>
      </w:r>
      <w:hyperlink r:id="rId33"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34"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]Campbell WS, Campbell JR, West WW, McClay JC, Hinrichs SH. Semantic analysis of SNOMED CT for a post-coordinated database of histopathology findings. J Am Med Inform Assoc. 2014 Sep-Oct;21(5):885-92. doi: 10.1136/amiajnl-2013-002456. Epub 2014 May 15.</w:t>
      </w:r>
    </w:p>
    <w:p w14:paraId="5C0A9149" w14:textId="77777777" w:rsidR="00A8559C" w:rsidRDefault="00A8559C" w:rsidP="009423D0"/>
    <w:p w14:paraId="1C7490FD" w14:textId="77777777" w:rsidR="009423D0" w:rsidRDefault="009E47F9" w:rsidP="009423D0">
      <w:r>
        <w:t>[7</w:t>
      </w:r>
      <w:r w:rsidR="009423D0">
        <w:t>] Campbell WS, Karlsson D, Vreeman DJ, Lazenby AJ, Talmon GA, Campbell JR. A computable pathology report for precision medicine: Extending and observables ontology unifying SNOMED CT and LOINC. JAMIA; 0(0), 2017, 1-8.</w:t>
      </w:r>
    </w:p>
    <w:p w14:paraId="3EEAE9DD" w14:textId="77777777" w:rsidR="009423D0" w:rsidRDefault="00682310" w:rsidP="009423D0">
      <w:hyperlink r:id="rId35"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Talmon G, Cushman-Vokoun A, Karlsson D, Scott Campbell W. </w:t>
      </w:r>
      <w:r w:rsidR="009D7F0C" w:rsidRPr="009D7F0C">
        <w:t>An Extended SNOMED CT Concept Model for Observations in Molecular Genetics.</w:t>
      </w:r>
      <w:r w:rsidR="009D7F0C">
        <w:t xml:space="preserve"> AMIA Annu Symp Proc. 2017 Feb 10;2016:352-360.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500166877"/>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36"/>
      <w:footerReference w:type="first" r:id="rId37"/>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E1D4E4" w14:textId="77777777" w:rsidR="00946964" w:rsidRDefault="00946964">
      <w:r>
        <w:separator/>
      </w:r>
    </w:p>
  </w:endnote>
  <w:endnote w:type="continuationSeparator" w:id="0">
    <w:p w14:paraId="190E00A6" w14:textId="77777777" w:rsidR="00946964" w:rsidRDefault="009469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CCC9E8" w14:textId="77777777" w:rsidR="00682310" w:rsidRDefault="006823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82310" w:rsidRPr="00E87BDC" w14:paraId="7F95F305" w14:textId="77777777" w:rsidTr="00A96838">
      <w:tc>
        <w:tcPr>
          <w:tcW w:w="8460" w:type="dxa"/>
          <w:tcMar>
            <w:top w:w="57" w:type="dxa"/>
          </w:tcMar>
        </w:tcPr>
        <w:p w14:paraId="5A369D96" w14:textId="28D5C673" w:rsidR="00682310" w:rsidRPr="00E87BDC" w:rsidRDefault="00682310">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BD2D42">
            <w:rPr>
              <w:noProof/>
            </w:rPr>
            <w:t>Combined Inception and Elaboration phases</w:t>
          </w:r>
          <w:r w:rsidRPr="00E87BDC">
            <w:fldChar w:fldCharType="end"/>
          </w:r>
        </w:p>
      </w:tc>
      <w:tc>
        <w:tcPr>
          <w:tcW w:w="1554" w:type="dxa"/>
          <w:tcMar>
            <w:top w:w="57" w:type="dxa"/>
          </w:tcMar>
        </w:tcPr>
        <w:p w14:paraId="7C485FF3" w14:textId="32A89ED4" w:rsidR="00682310" w:rsidRPr="00E87BDC" w:rsidRDefault="00682310" w:rsidP="00A96838">
          <w:pPr>
            <w:pStyle w:val="Footer"/>
            <w:jc w:val="right"/>
          </w:pPr>
          <w:r w:rsidRPr="00E87BDC">
            <w:t xml:space="preserve">Page </w:t>
          </w:r>
          <w:r>
            <w:fldChar w:fldCharType="begin"/>
          </w:r>
          <w:r>
            <w:instrText xml:space="preserve"> PAGE </w:instrText>
          </w:r>
          <w:r>
            <w:fldChar w:fldCharType="separate"/>
          </w:r>
          <w:r w:rsidR="00BD2D42">
            <w:rPr>
              <w:noProof/>
            </w:rPr>
            <w:t>17</w:t>
          </w:r>
          <w:r>
            <w:rPr>
              <w:noProof/>
            </w:rPr>
            <w:fldChar w:fldCharType="end"/>
          </w:r>
          <w:r w:rsidRPr="00E87BDC">
            <w:t xml:space="preserve"> of </w:t>
          </w:r>
          <w:r>
            <w:fldChar w:fldCharType="begin"/>
          </w:r>
          <w:r>
            <w:instrText xml:space="preserve"> NUMPAGES </w:instrText>
          </w:r>
          <w:r>
            <w:fldChar w:fldCharType="separate"/>
          </w:r>
          <w:r w:rsidR="00BD2D42">
            <w:rPr>
              <w:noProof/>
            </w:rPr>
            <w:t>34</w:t>
          </w:r>
          <w:r>
            <w:rPr>
              <w:noProof/>
            </w:rPr>
            <w:fldChar w:fldCharType="end"/>
          </w:r>
        </w:p>
      </w:tc>
    </w:tr>
  </w:tbl>
  <w:p w14:paraId="36990FDC" w14:textId="77777777" w:rsidR="00682310" w:rsidRDefault="006823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58CF1D" w14:textId="77777777" w:rsidR="00682310" w:rsidRDefault="006823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82310" w14:paraId="02A91901" w14:textId="77777777" w:rsidTr="00A96838">
      <w:tc>
        <w:tcPr>
          <w:tcW w:w="8460" w:type="dxa"/>
          <w:tcMar>
            <w:top w:w="57" w:type="dxa"/>
          </w:tcMar>
        </w:tcPr>
        <w:p w14:paraId="7CF20B07" w14:textId="4222C2D6" w:rsidR="00682310" w:rsidRDefault="00682310" w:rsidP="00637A20">
          <w:pPr>
            <w:pStyle w:val="Footer"/>
          </w:pPr>
          <w:r>
            <w:fldChar w:fldCharType="begin"/>
          </w:r>
          <w:r>
            <w:instrText xml:space="preserve"> styleref "Main title" </w:instrText>
          </w:r>
          <w:r>
            <w:fldChar w:fldCharType="separate"/>
          </w:r>
          <w:r w:rsidR="00BD2D42">
            <w:rPr>
              <w:noProof/>
            </w:rPr>
            <w:t>Combined Inception and Elaboration phases</w:t>
          </w:r>
          <w:r>
            <w:rPr>
              <w:noProof/>
            </w:rPr>
            <w:fldChar w:fldCharType="end"/>
          </w:r>
        </w:p>
      </w:tc>
      <w:tc>
        <w:tcPr>
          <w:tcW w:w="1554" w:type="dxa"/>
          <w:tcMar>
            <w:top w:w="57" w:type="dxa"/>
          </w:tcMar>
        </w:tcPr>
        <w:p w14:paraId="6C9DF411" w14:textId="2CD7550B" w:rsidR="00682310" w:rsidRDefault="00682310" w:rsidP="00A96838">
          <w:pPr>
            <w:pStyle w:val="Footer"/>
            <w:jc w:val="right"/>
          </w:pPr>
          <w:r>
            <w:t xml:space="preserve">Page </w:t>
          </w:r>
          <w:r>
            <w:fldChar w:fldCharType="begin"/>
          </w:r>
          <w:r>
            <w:instrText xml:space="preserve"> PAGE </w:instrText>
          </w:r>
          <w:r>
            <w:fldChar w:fldCharType="separate"/>
          </w:r>
          <w:r w:rsidR="00BD2D42">
            <w:rPr>
              <w:noProof/>
            </w:rPr>
            <w:t>2</w:t>
          </w:r>
          <w:r>
            <w:rPr>
              <w:noProof/>
            </w:rPr>
            <w:fldChar w:fldCharType="end"/>
          </w:r>
          <w:r>
            <w:t xml:space="preserve"> of </w:t>
          </w:r>
          <w:r>
            <w:fldChar w:fldCharType="begin"/>
          </w:r>
          <w:r>
            <w:instrText xml:space="preserve"> NUMPAGES </w:instrText>
          </w:r>
          <w:r>
            <w:fldChar w:fldCharType="separate"/>
          </w:r>
          <w:r w:rsidR="00BD2D42">
            <w:rPr>
              <w:noProof/>
            </w:rPr>
            <w:t>34</w:t>
          </w:r>
          <w:r>
            <w:rPr>
              <w:noProof/>
            </w:rPr>
            <w:fldChar w:fldCharType="end"/>
          </w:r>
        </w:p>
      </w:tc>
    </w:tr>
  </w:tbl>
  <w:p w14:paraId="2C30F356" w14:textId="77777777" w:rsidR="00682310" w:rsidRDefault="006823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682310" w14:paraId="741B5ACA" w14:textId="77777777" w:rsidTr="00A96838">
      <w:tc>
        <w:tcPr>
          <w:tcW w:w="8460" w:type="dxa"/>
          <w:tcMar>
            <w:top w:w="57" w:type="dxa"/>
          </w:tcMar>
        </w:tcPr>
        <w:p w14:paraId="1EE343CD" w14:textId="2DC21E93" w:rsidR="00682310" w:rsidRDefault="00682310" w:rsidP="00544EA6">
          <w:pPr>
            <w:pStyle w:val="Footer"/>
          </w:pPr>
          <w:r>
            <w:fldChar w:fldCharType="begin"/>
          </w:r>
          <w:r>
            <w:instrText xml:space="preserve"> styleref "Main title" </w:instrText>
          </w:r>
          <w:r>
            <w:fldChar w:fldCharType="separate"/>
          </w:r>
          <w:r w:rsidR="00BD2D42">
            <w:rPr>
              <w:noProof/>
            </w:rPr>
            <w:t>Combined Inception and Elaboration phases</w:t>
          </w:r>
          <w:r>
            <w:rPr>
              <w:noProof/>
            </w:rPr>
            <w:fldChar w:fldCharType="end"/>
          </w:r>
        </w:p>
      </w:tc>
      <w:tc>
        <w:tcPr>
          <w:tcW w:w="1554" w:type="dxa"/>
          <w:tcMar>
            <w:top w:w="57" w:type="dxa"/>
          </w:tcMar>
        </w:tcPr>
        <w:p w14:paraId="0FACD2B0" w14:textId="6451E0C4" w:rsidR="00682310" w:rsidRDefault="00682310" w:rsidP="00A96838">
          <w:pPr>
            <w:pStyle w:val="Footer"/>
            <w:jc w:val="right"/>
          </w:pPr>
          <w:r>
            <w:t xml:space="preserve">Page </w:t>
          </w:r>
          <w:r>
            <w:fldChar w:fldCharType="begin"/>
          </w:r>
          <w:r>
            <w:instrText xml:space="preserve"> PAGE </w:instrText>
          </w:r>
          <w:r>
            <w:fldChar w:fldCharType="separate"/>
          </w:r>
          <w:r w:rsidR="00BD2D42">
            <w:rPr>
              <w:noProof/>
            </w:rPr>
            <w:t>3</w:t>
          </w:r>
          <w:r>
            <w:rPr>
              <w:noProof/>
            </w:rPr>
            <w:fldChar w:fldCharType="end"/>
          </w:r>
          <w:r>
            <w:t xml:space="preserve"> of </w:t>
          </w:r>
          <w:r>
            <w:fldChar w:fldCharType="begin"/>
          </w:r>
          <w:r>
            <w:instrText xml:space="preserve"> NUMPAGES </w:instrText>
          </w:r>
          <w:r>
            <w:fldChar w:fldCharType="separate"/>
          </w:r>
          <w:r w:rsidR="00BD2D42">
            <w:rPr>
              <w:noProof/>
            </w:rPr>
            <w:t>34</w:t>
          </w:r>
          <w:r>
            <w:rPr>
              <w:noProof/>
            </w:rPr>
            <w:fldChar w:fldCharType="end"/>
          </w:r>
        </w:p>
      </w:tc>
    </w:tr>
  </w:tbl>
  <w:p w14:paraId="5876E1B4" w14:textId="77777777" w:rsidR="00682310" w:rsidRDefault="006823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5BD89B" w14:textId="77777777" w:rsidR="00946964" w:rsidRDefault="00946964">
      <w:r>
        <w:separator/>
      </w:r>
    </w:p>
  </w:footnote>
  <w:footnote w:type="continuationSeparator" w:id="0">
    <w:p w14:paraId="72693521" w14:textId="77777777" w:rsidR="00946964" w:rsidRDefault="009469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5FAF2" w14:textId="77777777" w:rsidR="00682310" w:rsidRDefault="006823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31791" w14:textId="77777777" w:rsidR="00682310" w:rsidRDefault="00682310"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C6FC4" w14:textId="77777777" w:rsidR="00682310" w:rsidRDefault="00682310"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682310" w:rsidRPr="00FF5795" w:rsidRDefault="00682310"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394AD" w14:textId="77777777" w:rsidR="00682310" w:rsidRPr="00F9063A" w:rsidRDefault="00682310"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A6EA0" w14:textId="77777777" w:rsidR="00682310" w:rsidRPr="00F25375" w:rsidRDefault="00682310"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EB720" w14:textId="77777777" w:rsidR="00682310" w:rsidRPr="00FF5795" w:rsidRDefault="00682310"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6196"/>
    <w:rsid w:val="00116C32"/>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58E2"/>
    <w:rsid w:val="00365422"/>
    <w:rsid w:val="00365DD9"/>
    <w:rsid w:val="00365F80"/>
    <w:rsid w:val="00367692"/>
    <w:rsid w:val="00370B29"/>
    <w:rsid w:val="00372B24"/>
    <w:rsid w:val="00372CD2"/>
    <w:rsid w:val="00374C4B"/>
    <w:rsid w:val="003767F6"/>
    <w:rsid w:val="00377FE8"/>
    <w:rsid w:val="0038044E"/>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E7F0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4EC"/>
    <w:rsid w:val="004248F2"/>
    <w:rsid w:val="00424A19"/>
    <w:rsid w:val="00425C47"/>
    <w:rsid w:val="00425D8F"/>
    <w:rsid w:val="00426559"/>
    <w:rsid w:val="00426DB2"/>
    <w:rsid w:val="004304E9"/>
    <w:rsid w:val="00433693"/>
    <w:rsid w:val="00435345"/>
    <w:rsid w:val="0043795E"/>
    <w:rsid w:val="00440FA0"/>
    <w:rsid w:val="0044386E"/>
    <w:rsid w:val="00443A8F"/>
    <w:rsid w:val="00443B13"/>
    <w:rsid w:val="00444B36"/>
    <w:rsid w:val="00453052"/>
    <w:rsid w:val="00454272"/>
    <w:rsid w:val="00456C49"/>
    <w:rsid w:val="00456FA7"/>
    <w:rsid w:val="0045714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6B99"/>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2310"/>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CA5"/>
    <w:rsid w:val="007047B6"/>
    <w:rsid w:val="0070747B"/>
    <w:rsid w:val="007119A9"/>
    <w:rsid w:val="007150A5"/>
    <w:rsid w:val="00716154"/>
    <w:rsid w:val="00720B8F"/>
    <w:rsid w:val="00721EF9"/>
    <w:rsid w:val="0072219B"/>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54A"/>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6964"/>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5828"/>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B1A"/>
    <w:rsid w:val="00B72B31"/>
    <w:rsid w:val="00B72E57"/>
    <w:rsid w:val="00B739EC"/>
    <w:rsid w:val="00B73A27"/>
    <w:rsid w:val="00B7722B"/>
    <w:rsid w:val="00B77887"/>
    <w:rsid w:val="00B81FB6"/>
    <w:rsid w:val="00B8284D"/>
    <w:rsid w:val="00B844C6"/>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2D42"/>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6F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D49"/>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4ECC"/>
    <w:rsid w:val="00F957B2"/>
    <w:rsid w:val="00F97CCC"/>
    <w:rsid w:val="00FA13F6"/>
    <w:rsid w:val="00FA3BD1"/>
    <w:rsid w:val="00FA44FB"/>
    <w:rsid w:val="00FA571A"/>
    <w:rsid w:val="00FA79E3"/>
    <w:rsid w:val="00FB0056"/>
    <w:rsid w:val="00FB0179"/>
    <w:rsid w:val="00FB3DED"/>
    <w:rsid w:val="00FB780C"/>
    <w:rsid w:val="00FB7D41"/>
    <w:rsid w:val="00FC0D07"/>
    <w:rsid w:val="00FC1BAC"/>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A65108"/>
  <w15:docId w15:val="{C2A21E1A-738F-436B-A196-6744B83E2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app1.unmc.edu/pathmicro/umls/logon.cfm?r=Publication_Files_20170331.zip"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journals.lww.com/ajsp/toc/1995/12000"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www.cap.org/web/oracle/webcenter/portalapp/pagehierarchy/cancer_protocol_templates" TargetMode="External"/><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academic.oup.com/jamia/article/doi/10.1093/jamia/ocx097/4157681/A-computable-pathology-report-for-precision?guestAccessKey=ee8ed0e2-8e9f-44bd-a467-bfbcb3e3a2c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3F210A-83A9-4C92-A11D-DE4FF5ECC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10</TotalTime>
  <Pages>34</Pages>
  <Words>7853</Words>
  <Characters>44765</Characters>
  <Application>Microsoft Office Word</Application>
  <DocSecurity>0</DocSecurity>
  <Lines>373</Lines>
  <Paragraphs>105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52513</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Windows User</cp:lastModifiedBy>
  <cp:revision>3</cp:revision>
  <cp:lastPrinted>2007-08-13T09:12:00Z</cp:lastPrinted>
  <dcterms:created xsi:type="dcterms:W3CDTF">2018-01-03T23:33:00Z</dcterms:created>
  <dcterms:modified xsi:type="dcterms:W3CDTF">2018-04-11T14:37:00Z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