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E3" w:rsidRDefault="009C29E3" w:rsidP="00983DEA">
      <w:pPr>
        <w:pStyle w:val="Title"/>
      </w:pPr>
      <w:r>
        <w:rPr>
          <w:rFonts w:ascii="Arial" w:hAnsi="Arial" w:cs="Arial"/>
          <w:sz w:val="22"/>
          <w:szCs w:val="22"/>
          <w:lang w:val="en-CA" w:bidi="en-US"/>
        </w:rPr>
        <w:t>Observables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and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Investigation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Model</w:t>
      </w:r>
      <w:r>
        <w:rPr>
          <w:rFonts w:ascii="Arial" w:eastAsia="Arial" w:hAnsi="Arial" w:cs="Arial"/>
          <w:sz w:val="22"/>
          <w:szCs w:val="22"/>
          <w:lang w:val="en-CA" w:bidi="en-US"/>
        </w:rPr>
        <w:t xml:space="preserve"> </w:t>
      </w:r>
      <w:r>
        <w:rPr>
          <w:rFonts w:ascii="Arial" w:hAnsi="Arial" w:cs="Arial"/>
          <w:sz w:val="22"/>
          <w:szCs w:val="22"/>
          <w:lang w:val="en-CA" w:bidi="en-US"/>
        </w:rPr>
        <w:t>Project</w:t>
      </w:r>
      <w:r w:rsidRPr="001B6A95">
        <w:t xml:space="preserve"> </w:t>
      </w:r>
    </w:p>
    <w:p w:rsidR="0005158D" w:rsidRPr="009C29E3" w:rsidRDefault="009C29E3" w:rsidP="00983DEA">
      <w:pPr>
        <w:pStyle w:val="Title"/>
        <w:rPr>
          <w:rFonts w:ascii="Arial" w:hAnsi="Arial" w:cs="Arial"/>
          <w:sz w:val="22"/>
          <w:szCs w:val="22"/>
          <w:lang w:val="en-CA" w:bidi="en-US"/>
        </w:rPr>
      </w:pPr>
      <w:r w:rsidRPr="009C29E3">
        <w:rPr>
          <w:rFonts w:ascii="Arial" w:eastAsia="Arial" w:hAnsi="Arial" w:cs="Arial"/>
          <w:sz w:val="22"/>
          <w:szCs w:val="22"/>
          <w:lang w:val="da-DK" w:bidi="en-US"/>
        </w:rPr>
        <w:t xml:space="preserve"> </w:t>
      </w:r>
      <w:r w:rsidR="00851B62">
        <w:rPr>
          <w:rFonts w:ascii="Arial" w:eastAsia="Arial" w:hAnsi="Arial" w:cs="Arial"/>
          <w:sz w:val="22"/>
          <w:szCs w:val="22"/>
          <w:lang w:val="da-DK" w:bidi="en-US"/>
        </w:rPr>
        <w:t>July</w:t>
      </w:r>
      <w:r w:rsidR="00B627BA">
        <w:rPr>
          <w:rFonts w:ascii="Arial" w:eastAsia="Arial" w:hAnsi="Arial" w:cs="Arial"/>
          <w:sz w:val="22"/>
          <w:szCs w:val="22"/>
          <w:lang w:val="da-DK" w:bidi="en-US"/>
        </w:rPr>
        <w:t xml:space="preserve"> </w:t>
      </w:r>
      <w:r w:rsidR="00851B62">
        <w:rPr>
          <w:rFonts w:ascii="Arial" w:eastAsia="Arial" w:hAnsi="Arial" w:cs="Arial"/>
          <w:sz w:val="22"/>
          <w:szCs w:val="22"/>
          <w:lang w:val="da-DK" w:bidi="en-US"/>
        </w:rPr>
        <w:t>13</w:t>
      </w:r>
      <w:r>
        <w:rPr>
          <w:rFonts w:ascii="Arial" w:eastAsia="Arial" w:hAnsi="Arial" w:cs="Arial"/>
          <w:sz w:val="22"/>
          <w:szCs w:val="22"/>
          <w:lang w:val="da-DK" w:bidi="en-US"/>
        </w:rPr>
        <w:t>th,2015</w:t>
      </w:r>
      <w:r w:rsidR="007061AE" w:rsidRPr="001B6A95">
        <w:t xml:space="preserve">, </w:t>
      </w:r>
      <w:r>
        <w:rPr>
          <w:rFonts w:ascii="Arial" w:hAnsi="Arial" w:cs="Arial"/>
          <w:sz w:val="22"/>
          <w:szCs w:val="22"/>
          <w:lang w:bidi="en-US"/>
        </w:rPr>
        <w:t>20:00</w:t>
      </w:r>
      <w:r>
        <w:rPr>
          <w:rFonts w:ascii="Arial" w:eastAsia="Arial" w:hAnsi="Arial" w:cs="Arial"/>
          <w:sz w:val="22"/>
          <w:szCs w:val="22"/>
          <w:lang w:bidi="en-US"/>
        </w:rPr>
        <w:t xml:space="preserve"> – </w:t>
      </w:r>
      <w:r>
        <w:rPr>
          <w:rFonts w:ascii="Arial" w:hAnsi="Arial" w:cs="Arial"/>
          <w:sz w:val="22"/>
          <w:szCs w:val="22"/>
          <w:lang w:bidi="en-US"/>
        </w:rPr>
        <w:t>21:00</w:t>
      </w:r>
      <w:r>
        <w:rPr>
          <w:rFonts w:ascii="Arial" w:eastAsia="Arial" w:hAnsi="Arial" w:cs="Arial"/>
          <w:sz w:val="22"/>
          <w:szCs w:val="22"/>
          <w:lang w:bidi="en-US"/>
        </w:rPr>
        <w:t xml:space="preserve"> </w:t>
      </w:r>
      <w:r w:rsidR="0005158D" w:rsidRPr="009C29E3">
        <w:rPr>
          <w:rFonts w:ascii="Arial" w:hAnsi="Arial" w:cs="Arial"/>
          <w:sz w:val="22"/>
          <w:szCs w:val="22"/>
          <w:lang w:val="en-CA" w:bidi="en-US"/>
        </w:rPr>
        <w:t>UTC</w:t>
      </w:r>
    </w:p>
    <w:p w:rsidR="006427F7" w:rsidRPr="001B6A95" w:rsidRDefault="006427F7" w:rsidP="00983DEA">
      <w:pPr>
        <w:pStyle w:val="Title"/>
      </w:pPr>
      <w:r w:rsidRPr="001B6A95">
        <w:t>Minutes of Meeting</w:t>
      </w:r>
    </w:p>
    <w:p w:rsidR="001B4916" w:rsidRPr="001B6A95" w:rsidRDefault="001B4916" w:rsidP="00983DEA">
      <w:r w:rsidRPr="001B6A95">
        <w:t xml:space="preserve">Location: Teleconference </w:t>
      </w:r>
    </w:p>
    <w:p w:rsidR="004A1DA8" w:rsidRPr="001B6A95" w:rsidRDefault="006427F7" w:rsidP="00983DEA">
      <w:pPr>
        <w:rPr>
          <w:i/>
        </w:rPr>
      </w:pPr>
      <w:r w:rsidRPr="001B6A95">
        <w:t>Attendees</w:t>
      </w:r>
      <w:r w:rsidR="001B4916" w:rsidRPr="001B6A95">
        <w:t>:</w:t>
      </w:r>
      <w:r w:rsidR="00576194" w:rsidRPr="001B6A95">
        <w:t xml:space="preserve"> </w:t>
      </w:r>
      <w:r w:rsidR="00117FD3" w:rsidRPr="001B6A95"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576194" w:rsidRPr="001B6A95" w:rsidTr="00576194">
        <w:tc>
          <w:tcPr>
            <w:tcW w:w="4888" w:type="dxa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4890" w:type="dxa"/>
            <w:gridSpan w:val="2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:rsidTr="00576194">
        <w:tc>
          <w:tcPr>
            <w:tcW w:w="2444" w:type="dxa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2444" w:type="dxa"/>
            <w:shd w:val="clear" w:color="auto" w:fill="B8CCE4" w:themeFill="accent1" w:themeFillTint="66"/>
          </w:tcPr>
          <w:p w:rsidR="00576194" w:rsidRPr="001B6A95" w:rsidRDefault="00576194" w:rsidP="00576194">
            <w:pPr>
              <w:pStyle w:val="TableEntry"/>
            </w:pPr>
            <w:r w:rsidRPr="001B6A95">
              <w:t>&lt;Organization or Role in meeting or country&gt;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>Name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:rsidR="00576194" w:rsidRPr="001B6A95" w:rsidRDefault="00576194" w:rsidP="004C127F">
            <w:pPr>
              <w:pStyle w:val="TableEntry"/>
            </w:pPr>
            <w:r w:rsidRPr="001B6A95">
              <w:t>&lt;Organization or Role in meeting or country&gt;</w:t>
            </w: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 w:rsidRPr="009C29E3">
              <w:t>Daniel Karlsson (DK)</w:t>
            </w:r>
          </w:p>
        </w:tc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>
              <w:t>Chair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9C29E3" w:rsidP="009C29E3">
            <w:pPr>
              <w:pStyle w:val="TableEntry"/>
              <w:jc w:val="center"/>
            </w:pPr>
            <w:r w:rsidRPr="009C29E3">
              <w:t>Michael Osborne (MO)</w:t>
            </w:r>
          </w:p>
        </w:tc>
        <w:tc>
          <w:tcPr>
            <w:tcW w:w="2444" w:type="dxa"/>
          </w:tcPr>
          <w:p w:rsidR="00576194" w:rsidRPr="001B6A95" w:rsidRDefault="009C29E3" w:rsidP="00576194">
            <w:pPr>
              <w:pStyle w:val="TableEntry"/>
            </w:pPr>
            <w:r>
              <w:t>Secretary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576194" w:rsidRPr="001B6A95" w:rsidTr="00576194">
        <w:tc>
          <w:tcPr>
            <w:tcW w:w="2444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4" w:type="dxa"/>
          </w:tcPr>
          <w:p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:rsidR="00576194" w:rsidRPr="001B6A95" w:rsidRDefault="00313753" w:rsidP="00576194">
            <w:pPr>
              <w:pStyle w:val="TableEntry"/>
            </w:pPr>
            <w:r>
              <w:t>David Sperze</w:t>
            </w:r>
            <w:r w:rsidR="00851B62">
              <w:t>l</w:t>
            </w:r>
          </w:p>
        </w:tc>
        <w:tc>
          <w:tcPr>
            <w:tcW w:w="2445" w:type="dxa"/>
          </w:tcPr>
          <w:p w:rsidR="00576194" w:rsidRPr="001B6A95" w:rsidRDefault="00576194" w:rsidP="00576194">
            <w:pPr>
              <w:pStyle w:val="TableEntry"/>
            </w:pPr>
          </w:p>
        </w:tc>
      </w:tr>
      <w:tr w:rsidR="00B627BA" w:rsidRPr="001B6A95" w:rsidTr="00576194">
        <w:tc>
          <w:tcPr>
            <w:tcW w:w="2444" w:type="dxa"/>
          </w:tcPr>
          <w:p w:rsidR="00B627BA" w:rsidRPr="001B6A95" w:rsidRDefault="00680599" w:rsidP="00680599">
            <w:pPr>
              <w:pStyle w:val="TableEntry"/>
            </w:pPr>
            <w:r>
              <w:t>Rob Hausam</w:t>
            </w:r>
            <w:r w:rsidR="004C6ED9">
              <w:t xml:space="preserve"> (RH)</w:t>
            </w:r>
          </w:p>
        </w:tc>
        <w:tc>
          <w:tcPr>
            <w:tcW w:w="2444" w:type="dxa"/>
          </w:tcPr>
          <w:p w:rsidR="00B627BA" w:rsidRPr="001B6A95" w:rsidRDefault="00B627BA" w:rsidP="00EC7CCE">
            <w:pPr>
              <w:pStyle w:val="TableEntry"/>
            </w:pPr>
          </w:p>
        </w:tc>
        <w:tc>
          <w:tcPr>
            <w:tcW w:w="2445" w:type="dxa"/>
          </w:tcPr>
          <w:p w:rsidR="00B627BA" w:rsidRPr="001B6A95" w:rsidRDefault="00B627BA" w:rsidP="00576194">
            <w:pPr>
              <w:pStyle w:val="TableEntry"/>
            </w:pPr>
          </w:p>
        </w:tc>
        <w:tc>
          <w:tcPr>
            <w:tcW w:w="2445" w:type="dxa"/>
          </w:tcPr>
          <w:p w:rsidR="00B627BA" w:rsidRPr="001B6A95" w:rsidRDefault="00B627BA" w:rsidP="00576194">
            <w:pPr>
              <w:pStyle w:val="TableEntry"/>
            </w:pPr>
          </w:p>
        </w:tc>
      </w:tr>
      <w:tr w:rsidR="00851B62" w:rsidRPr="001B6A95" w:rsidTr="00576194">
        <w:tc>
          <w:tcPr>
            <w:tcW w:w="2444" w:type="dxa"/>
          </w:tcPr>
          <w:p w:rsidR="00851B62" w:rsidRDefault="00597A38" w:rsidP="001864A7">
            <w:pPr>
              <w:pStyle w:val="TableEntry"/>
            </w:pPr>
            <w:r>
              <w:t>Scott Campbell</w:t>
            </w:r>
          </w:p>
        </w:tc>
        <w:tc>
          <w:tcPr>
            <w:tcW w:w="2444" w:type="dxa"/>
          </w:tcPr>
          <w:p w:rsidR="00851B62" w:rsidRDefault="00851B62" w:rsidP="00EC7CCE">
            <w:pPr>
              <w:pStyle w:val="TableEntry"/>
            </w:pPr>
          </w:p>
        </w:tc>
        <w:tc>
          <w:tcPr>
            <w:tcW w:w="2445" w:type="dxa"/>
          </w:tcPr>
          <w:p w:rsidR="00851B62" w:rsidRDefault="00851B62" w:rsidP="002F43C0">
            <w:pPr>
              <w:pStyle w:val="TableEntry"/>
            </w:pPr>
          </w:p>
        </w:tc>
        <w:tc>
          <w:tcPr>
            <w:tcW w:w="2445" w:type="dxa"/>
          </w:tcPr>
          <w:p w:rsidR="00851B62" w:rsidRPr="001B6A95" w:rsidRDefault="00851B62" w:rsidP="00680599">
            <w:pPr>
              <w:pStyle w:val="TableEntry"/>
            </w:pPr>
          </w:p>
        </w:tc>
      </w:tr>
      <w:tr w:rsidR="00851B62" w:rsidRPr="001B6A95" w:rsidTr="00576194">
        <w:tc>
          <w:tcPr>
            <w:tcW w:w="2444" w:type="dxa"/>
          </w:tcPr>
          <w:p w:rsidR="00851B62" w:rsidRDefault="00851B62" w:rsidP="001864A7">
            <w:pPr>
              <w:pStyle w:val="TableEntry"/>
            </w:pPr>
            <w:r>
              <w:t>Suzanne Santamaria</w:t>
            </w:r>
            <w:r w:rsidR="004C6ED9">
              <w:t xml:space="preserve"> (SSM)</w:t>
            </w:r>
          </w:p>
        </w:tc>
        <w:tc>
          <w:tcPr>
            <w:tcW w:w="2444" w:type="dxa"/>
          </w:tcPr>
          <w:p w:rsidR="00851B62" w:rsidRDefault="00597A38" w:rsidP="00EC7CCE">
            <w:pPr>
              <w:pStyle w:val="TableEntry"/>
            </w:pPr>
            <w:r>
              <w:t>IHTSDO staff</w:t>
            </w:r>
          </w:p>
        </w:tc>
        <w:tc>
          <w:tcPr>
            <w:tcW w:w="2445" w:type="dxa"/>
          </w:tcPr>
          <w:p w:rsidR="00851B62" w:rsidRPr="001B6A95" w:rsidRDefault="00851B62" w:rsidP="00576194">
            <w:pPr>
              <w:pStyle w:val="TableEntry"/>
            </w:pPr>
          </w:p>
        </w:tc>
        <w:tc>
          <w:tcPr>
            <w:tcW w:w="2445" w:type="dxa"/>
          </w:tcPr>
          <w:p w:rsidR="00851B62" w:rsidRDefault="00851B62" w:rsidP="00680599">
            <w:pPr>
              <w:pStyle w:val="TableEntry"/>
            </w:pPr>
          </w:p>
        </w:tc>
      </w:tr>
      <w:tr w:rsidR="00597A38" w:rsidRPr="001B6A95" w:rsidTr="00576194">
        <w:tc>
          <w:tcPr>
            <w:tcW w:w="2444" w:type="dxa"/>
          </w:tcPr>
          <w:p w:rsidR="00597A38" w:rsidRDefault="00597A38" w:rsidP="006971F9">
            <w:pPr>
              <w:pStyle w:val="TableEntry"/>
            </w:pPr>
            <w:r>
              <w:t>Farzaneh Ashrafi</w:t>
            </w:r>
          </w:p>
        </w:tc>
        <w:tc>
          <w:tcPr>
            <w:tcW w:w="2444" w:type="dxa"/>
          </w:tcPr>
          <w:p w:rsidR="00597A38" w:rsidRDefault="00597A38" w:rsidP="006971F9">
            <w:pPr>
              <w:pStyle w:val="TableEntry"/>
            </w:pPr>
            <w:r>
              <w:t>IHTSDO staff</w:t>
            </w:r>
          </w:p>
        </w:tc>
        <w:tc>
          <w:tcPr>
            <w:tcW w:w="2445" w:type="dxa"/>
          </w:tcPr>
          <w:p w:rsidR="00597A38" w:rsidRPr="001B6A95" w:rsidRDefault="00597A38" w:rsidP="00576194">
            <w:pPr>
              <w:pStyle w:val="TableEntry"/>
            </w:pPr>
          </w:p>
        </w:tc>
        <w:tc>
          <w:tcPr>
            <w:tcW w:w="2445" w:type="dxa"/>
          </w:tcPr>
          <w:p w:rsidR="00597A38" w:rsidRDefault="00597A38" w:rsidP="00680599">
            <w:pPr>
              <w:pStyle w:val="TableEntry"/>
            </w:pPr>
          </w:p>
        </w:tc>
      </w:tr>
      <w:tr w:rsidR="00597A38" w:rsidRPr="001B6A95" w:rsidTr="00576194">
        <w:tc>
          <w:tcPr>
            <w:tcW w:w="2444" w:type="dxa"/>
          </w:tcPr>
          <w:p w:rsidR="00597A38" w:rsidRDefault="00597A38" w:rsidP="006971F9">
            <w:pPr>
              <w:pStyle w:val="TableEntry"/>
            </w:pPr>
            <w:r>
              <w:t>Jim Campbell</w:t>
            </w:r>
          </w:p>
        </w:tc>
        <w:tc>
          <w:tcPr>
            <w:tcW w:w="2444" w:type="dxa"/>
          </w:tcPr>
          <w:p w:rsidR="00597A38" w:rsidRDefault="00597A38" w:rsidP="006971F9">
            <w:pPr>
              <w:pStyle w:val="TableEntry"/>
            </w:pPr>
          </w:p>
        </w:tc>
        <w:tc>
          <w:tcPr>
            <w:tcW w:w="2445" w:type="dxa"/>
          </w:tcPr>
          <w:p w:rsidR="00597A38" w:rsidRPr="001B6A95" w:rsidRDefault="00597A38" w:rsidP="00576194">
            <w:pPr>
              <w:pStyle w:val="TableEntry"/>
            </w:pPr>
          </w:p>
        </w:tc>
        <w:tc>
          <w:tcPr>
            <w:tcW w:w="2445" w:type="dxa"/>
          </w:tcPr>
          <w:p w:rsidR="00597A38" w:rsidRDefault="00597A38" w:rsidP="00680599">
            <w:pPr>
              <w:pStyle w:val="TableEntry"/>
            </w:pPr>
          </w:p>
        </w:tc>
      </w:tr>
    </w:tbl>
    <w:p w:rsidR="006427F7" w:rsidRDefault="006427F7" w:rsidP="00BB0660">
      <w:pPr>
        <w:pStyle w:val="Agenda1"/>
      </w:pPr>
      <w:r w:rsidRPr="001B6A95">
        <w:t>Welcome &amp; Apologies</w:t>
      </w:r>
    </w:p>
    <w:p w:rsidR="00B627BA" w:rsidRPr="009D7586" w:rsidRDefault="00597A38" w:rsidP="009D7586">
      <w:r>
        <w:t>None.</w:t>
      </w:r>
    </w:p>
    <w:p w:rsidR="006427F7" w:rsidRPr="001B6A95" w:rsidRDefault="006427F7" w:rsidP="00983DEA">
      <w:pPr>
        <w:pStyle w:val="Agenda1"/>
      </w:pPr>
      <w:r w:rsidRPr="001B6A95">
        <w:t>Conflicts of Interest</w:t>
      </w:r>
      <w:r w:rsidR="005A76CE">
        <w:tab/>
      </w:r>
    </w:p>
    <w:p w:rsidR="006427F7" w:rsidRPr="001B6A95" w:rsidRDefault="009C29E3" w:rsidP="00983DEA">
      <w:r>
        <w:t>None.</w:t>
      </w:r>
    </w:p>
    <w:p w:rsidR="006427F7" w:rsidRPr="001B6A95" w:rsidRDefault="00576194" w:rsidP="00983DEA">
      <w:pPr>
        <w:pStyle w:val="Agenda1"/>
      </w:pPr>
      <w:r w:rsidRPr="001B6A95">
        <w:t>Minutes of last meeting</w:t>
      </w:r>
    </w:p>
    <w:p w:rsidR="009C29E3" w:rsidRDefault="009C29E3" w:rsidP="00576194">
      <w:r w:rsidRPr="009C29E3">
        <w:t>Minutes a</w:t>
      </w:r>
      <w:r w:rsidR="00597A38">
        <w:t>pprov</w:t>
      </w:r>
      <w:r w:rsidRPr="009C29E3">
        <w:t>ed.</w:t>
      </w:r>
    </w:p>
    <w:p w:rsidR="001702EF" w:rsidRDefault="001702EF" w:rsidP="00576194">
      <w:r>
        <w:t>Actions from last meeting:</w:t>
      </w:r>
    </w:p>
    <w:p w:rsidR="00597A38" w:rsidRDefault="001702EF" w:rsidP="00576194">
      <w:r>
        <w:t xml:space="preserve">Action 1: </w:t>
      </w:r>
      <w:r w:rsidR="00597A38">
        <w:t>Answer from ECE about patient life phase is the Allergy Conception/Elaboration document (style guide), that is a document that can be referenced regarding patient life phase.</w:t>
      </w:r>
    </w:p>
    <w:p w:rsidR="001702EF" w:rsidRDefault="001702EF" w:rsidP="00576194">
      <w:r>
        <w:t>Action 2: Slide deck has been posted on Collabnet.</w:t>
      </w:r>
    </w:p>
    <w:p w:rsidR="00576194" w:rsidRDefault="00F41D75" w:rsidP="00576194">
      <w:pPr>
        <w:pStyle w:val="Agenda1"/>
      </w:pPr>
      <w:r>
        <w:t>Collabnet Discussions</w:t>
      </w:r>
    </w:p>
    <w:p w:rsidR="008C083E" w:rsidRDefault="001702EF">
      <w:pPr>
        <w:spacing w:after="200" w:line="276" w:lineRule="auto"/>
      </w:pPr>
      <w:r>
        <w:t>None</w:t>
      </w:r>
    </w:p>
    <w:p w:rsidR="004D7AAE" w:rsidRDefault="004D7AAE" w:rsidP="00A13FF3"/>
    <w:p w:rsidR="001702EF" w:rsidRDefault="001702EF" w:rsidP="001702EF">
      <w:pPr>
        <w:pStyle w:val="Agenda1"/>
      </w:pPr>
      <w:r w:rsidRPr="001702EF">
        <w:t>Encoding Synoptic Reports</w:t>
      </w:r>
      <w:r>
        <w:t xml:space="preserve"> in Surgical Pathology  </w:t>
      </w:r>
    </w:p>
    <w:p w:rsidR="006D6FE2" w:rsidRDefault="001702EF" w:rsidP="00A13FF3">
      <w:r>
        <w:t>Refer to Slides by Scott Campbell and Jim Campbell</w:t>
      </w:r>
    </w:p>
    <w:p w:rsidR="001702EF" w:rsidRDefault="001702EF" w:rsidP="00A13FF3"/>
    <w:p w:rsidR="001702EF" w:rsidRDefault="001702EF" w:rsidP="00A13FF3">
      <w:r>
        <w:t>UNMC using cancer synoptic reporting Questions and answers encoded in SNOMED CT.</w:t>
      </w:r>
    </w:p>
    <w:p w:rsidR="001702EF" w:rsidRDefault="001702EF" w:rsidP="00A13FF3">
      <w:r>
        <w:t>Uses Nebraska lexicon.</w:t>
      </w:r>
    </w:p>
    <w:p w:rsidR="001702EF" w:rsidRDefault="001702EF" w:rsidP="00A13FF3">
      <w:r>
        <w:t>Encoded surgical pathology reports used in patient decision making, public health reporting etc..</w:t>
      </w:r>
    </w:p>
    <w:p w:rsidR="001702EF" w:rsidRDefault="00F97741" w:rsidP="00A13FF3">
      <w:r>
        <w:t xml:space="preserve">Slide 7 </w:t>
      </w:r>
      <w:r w:rsidRPr="00F97741">
        <w:rPr>
          <w:i/>
        </w:rPr>
        <w:t>Breast Tumor excision site</w:t>
      </w:r>
      <w:r>
        <w:t xml:space="preserve"> was modified based on feedback from DK to more closely resemble the </w:t>
      </w:r>
      <w:r w:rsidRPr="00F97741">
        <w:rPr>
          <w:i/>
        </w:rPr>
        <w:t>Tumor Site</w:t>
      </w:r>
      <w:r>
        <w:t xml:space="preserve"> observable in the slide deck (Slide 79).</w:t>
      </w:r>
    </w:p>
    <w:p w:rsidR="009D1669" w:rsidRDefault="009D1669" w:rsidP="00A13FF3">
      <w:r>
        <w:t xml:space="preserve">DK&gt; Regarding Observation results – Excision of breast tumor … (finding), I would still use the </w:t>
      </w:r>
      <w:r w:rsidRPr="009D1669">
        <w:rPr>
          <w:i/>
        </w:rPr>
        <w:t xml:space="preserve">has interpretation </w:t>
      </w:r>
      <w:r>
        <w:t>property type until the observation results are integrated into SNOMED CT (long term project).</w:t>
      </w:r>
      <w:r w:rsidR="00E1536E">
        <w:t xml:space="preserve"> Interprets would be the Observation/Procedure part of the slide.</w:t>
      </w:r>
    </w:p>
    <w:p w:rsidR="00E1536E" w:rsidRDefault="00B038E6" w:rsidP="00A13FF3">
      <w:r>
        <w:t xml:space="preserve">JC&gt; We would model these as </w:t>
      </w:r>
      <w:r w:rsidRPr="00B038E6">
        <w:rPr>
          <w:i/>
        </w:rPr>
        <w:t>evaluation results</w:t>
      </w:r>
      <w:r>
        <w:t xml:space="preserve"> in the current findings hierarchy.</w:t>
      </w:r>
    </w:p>
    <w:p w:rsidR="007C61BA" w:rsidRDefault="007C61BA" w:rsidP="00A13FF3">
      <w:r>
        <w:t xml:space="preserve">DK&gt; Looking at </w:t>
      </w:r>
      <w:r w:rsidRPr="007C61BA">
        <w:rPr>
          <w:i/>
        </w:rPr>
        <w:t>Estrogen receptor status (observable entity)</w:t>
      </w:r>
      <w:r>
        <w:t xml:space="preserve"> Quantity would be some sort of count, not quantity. </w:t>
      </w:r>
    </w:p>
    <w:p w:rsidR="00B038E6" w:rsidRDefault="007C61BA" w:rsidP="00A13FF3">
      <w:r>
        <w:t xml:space="preserve">One of the drawbacks of the current observables model is the lack of generic nesting. There are only two levels of part-hood/containment in the </w:t>
      </w:r>
      <w:r w:rsidR="00FF4331">
        <w:t xml:space="preserve">current </w:t>
      </w:r>
      <w:r>
        <w:t>model.</w:t>
      </w:r>
    </w:p>
    <w:p w:rsidR="00E36A72" w:rsidRDefault="00E36A72" w:rsidP="00A13FF3">
      <w:r>
        <w:t xml:space="preserve">SC&gt; </w:t>
      </w:r>
      <w:r w:rsidRPr="007C61BA">
        <w:rPr>
          <w:i/>
        </w:rPr>
        <w:t xml:space="preserve">Estrogen receptor status </w:t>
      </w:r>
      <w:r>
        <w:rPr>
          <w:i/>
        </w:rPr>
        <w:t xml:space="preserve">property type is </w:t>
      </w:r>
      <w:r>
        <w:t>Ratio/Percentage of stained to unstained cells.</w:t>
      </w:r>
      <w:r w:rsidR="00A91D21">
        <w:t xml:space="preserve"> The stained cells exhibit the estrogen receptor protein.</w:t>
      </w:r>
    </w:p>
    <w:p w:rsidR="00E36A72" w:rsidRDefault="00A91D21" w:rsidP="00A13FF3">
      <w:r>
        <w:t>DK&gt; So the inheres in is cells</w:t>
      </w:r>
    </w:p>
    <w:p w:rsidR="00A91D21" w:rsidRDefault="00A91D21" w:rsidP="00A13FF3">
      <w:r>
        <w:t xml:space="preserve">This is a true issue. The </w:t>
      </w:r>
      <w:r w:rsidRPr="007302D3">
        <w:rPr>
          <w:i/>
        </w:rPr>
        <w:t>towards</w:t>
      </w:r>
      <w:r>
        <w:t xml:space="preserve"> needs to be more nested</w:t>
      </w:r>
      <w:r w:rsidR="00EC003A">
        <w:t>. It</w:t>
      </w:r>
      <w:r>
        <w:t xml:space="preserve"> would need to be a new body structure concept and it would be a morphologic abnormality</w:t>
      </w:r>
      <w:r w:rsidR="00EC003A">
        <w:t xml:space="preserve"> in the current model</w:t>
      </w:r>
      <w:r>
        <w:t>.</w:t>
      </w:r>
    </w:p>
    <w:p w:rsidR="007C61BA" w:rsidRPr="007C61BA" w:rsidRDefault="007C61BA" w:rsidP="00A13FF3"/>
    <w:p w:rsidR="00F97741" w:rsidRPr="009D1669" w:rsidRDefault="009D1669" w:rsidP="00A13FF3">
      <w:r>
        <w:t xml:space="preserve"> </w:t>
      </w:r>
    </w:p>
    <w:p w:rsidR="00F97741" w:rsidRDefault="00F97741" w:rsidP="00A13FF3"/>
    <w:p w:rsidR="00F97741" w:rsidRDefault="00F97741" w:rsidP="00A13FF3"/>
    <w:p w:rsidR="006D6FE2" w:rsidRDefault="006D6FE2" w:rsidP="00A13FF3"/>
    <w:p w:rsidR="006D6FE2" w:rsidRDefault="006D6FE2" w:rsidP="00A13FF3"/>
    <w:p w:rsidR="006D6FE2" w:rsidRPr="00A13FF3" w:rsidRDefault="006D6FE2" w:rsidP="00A13FF3"/>
    <w:p w:rsidR="00D242B5" w:rsidRDefault="00D648FF">
      <w:pPr>
        <w:spacing w:after="200" w:line="276" w:lineRule="auto"/>
      </w:pPr>
      <w:r>
        <w:t xml:space="preserve">Next meeting – </w:t>
      </w:r>
      <w:r w:rsidR="00313753">
        <w:t>10</w:t>
      </w:r>
      <w:bookmarkStart w:id="0" w:name="_GoBack"/>
      <w:bookmarkEnd w:id="0"/>
      <w:r w:rsidR="003735F3">
        <w:t>th</w:t>
      </w:r>
      <w:r w:rsidR="00921574">
        <w:t xml:space="preserve"> </w:t>
      </w:r>
      <w:r w:rsidR="00597A38">
        <w:t>August</w:t>
      </w:r>
      <w:r w:rsidR="00921574">
        <w:t xml:space="preserve"> 2015</w:t>
      </w:r>
      <w:r w:rsidR="00174793">
        <w:t xml:space="preserve">   </w:t>
      </w:r>
    </w:p>
    <w:p w:rsidR="00D242B5" w:rsidRDefault="00D242B5">
      <w:pPr>
        <w:spacing w:after="200" w:line="276" w:lineRule="auto"/>
      </w:pPr>
    </w:p>
    <w:p w:rsidR="00D242B5" w:rsidRDefault="00D242B5">
      <w:pPr>
        <w:spacing w:after="200" w:line="276" w:lineRule="auto"/>
      </w:pPr>
    </w:p>
    <w:p w:rsidR="00166ACE" w:rsidRDefault="00166ACE">
      <w:pPr>
        <w:spacing w:after="200" w:line="276" w:lineRule="auto"/>
      </w:pPr>
    </w:p>
    <w:p w:rsidR="00166ACE" w:rsidRDefault="00166ACE">
      <w:pPr>
        <w:spacing w:after="200" w:line="276" w:lineRule="auto"/>
      </w:pPr>
    </w:p>
    <w:p w:rsidR="00166ACE" w:rsidRDefault="00166ACE">
      <w:pPr>
        <w:spacing w:after="200" w:line="276" w:lineRule="auto"/>
      </w:pPr>
    </w:p>
    <w:p w:rsidR="00166ACE" w:rsidRDefault="00166ACE">
      <w:pPr>
        <w:spacing w:after="200" w:line="276" w:lineRule="auto"/>
      </w:pPr>
    </w:p>
    <w:p w:rsidR="00166ACE" w:rsidRDefault="00166ACE">
      <w:pPr>
        <w:spacing w:after="200" w:line="276" w:lineRule="auto"/>
      </w:pPr>
    </w:p>
    <w:p w:rsidR="008A782C" w:rsidRDefault="008A782C">
      <w:pPr>
        <w:spacing w:after="200" w:line="276" w:lineRule="auto"/>
      </w:pPr>
    </w:p>
    <w:p w:rsidR="008A782C" w:rsidRDefault="008A782C">
      <w:pPr>
        <w:spacing w:after="200" w:line="276" w:lineRule="auto"/>
      </w:pPr>
    </w:p>
    <w:p w:rsidR="008A782C" w:rsidRDefault="008A782C">
      <w:pPr>
        <w:spacing w:after="200" w:line="276" w:lineRule="auto"/>
      </w:pPr>
    </w:p>
    <w:p w:rsidR="00056738" w:rsidRDefault="00056738">
      <w:pPr>
        <w:spacing w:after="200" w:line="276" w:lineRule="auto"/>
      </w:pPr>
      <w:r>
        <w:br w:type="page"/>
      </w:r>
    </w:p>
    <w:p w:rsidR="00147124" w:rsidRPr="00F41D75" w:rsidRDefault="00147124" w:rsidP="00F41D75"/>
    <w:p w:rsidR="0070010F" w:rsidRDefault="0070010F" w:rsidP="0070010F">
      <w:pPr>
        <w:pStyle w:val="Action"/>
      </w:pPr>
      <w:r>
        <w:t>All - Please provide feedback to JC on the Inception/Elaboration document.</w:t>
      </w:r>
    </w:p>
    <w:p w:rsidR="00F94E78" w:rsidRPr="00550F48" w:rsidRDefault="00F94E78" w:rsidP="00F41D75"/>
    <w:p w:rsidR="00F41D75" w:rsidRPr="00713C00" w:rsidRDefault="00F41D75" w:rsidP="00F41D75">
      <w:pPr>
        <w:rPr>
          <w:rFonts w:ascii="Arial" w:hAnsi="Arial" w:cs="Arial"/>
          <w:b/>
          <w:kern w:val="1"/>
          <w:sz w:val="26"/>
          <w:szCs w:val="32"/>
        </w:rPr>
      </w:pPr>
      <w:r w:rsidRPr="00713C00">
        <w:rPr>
          <w:rFonts w:ascii="Arial" w:hAnsi="Arial" w:cs="Arial"/>
          <w:b/>
          <w:kern w:val="1"/>
          <w:sz w:val="26"/>
          <w:szCs w:val="32"/>
        </w:rPr>
        <w:t>Next meeting</w:t>
      </w:r>
      <w:r>
        <w:rPr>
          <w:rFonts w:ascii="Arial" w:hAnsi="Arial" w:cs="Arial"/>
          <w:b/>
          <w:kern w:val="1"/>
          <w:sz w:val="26"/>
          <w:szCs w:val="32"/>
        </w:rPr>
        <w:t xml:space="preserve"> </w:t>
      </w:r>
      <w:r w:rsidRPr="00337E3A">
        <w:rPr>
          <w:rFonts w:ascii="Arial" w:hAnsi="Arial" w:cs="Arial"/>
          <w:lang w:bidi="en-US"/>
        </w:rPr>
        <w:t>Monday</w:t>
      </w:r>
      <w:r w:rsidRPr="00337E3A">
        <w:rPr>
          <w:rFonts w:ascii="Arial" w:eastAsia="Arial" w:hAnsi="Arial" w:cs="Arial"/>
          <w:lang w:bidi="en-US"/>
        </w:rPr>
        <w:t xml:space="preserve"> </w:t>
      </w:r>
      <w:r w:rsidR="008C083E">
        <w:rPr>
          <w:rFonts w:ascii="Arial" w:eastAsia="Arial" w:hAnsi="Arial" w:cs="Arial"/>
          <w:lang w:bidi="en-US"/>
        </w:rPr>
        <w:t>25</w:t>
      </w:r>
      <w:r w:rsidR="00400A80">
        <w:rPr>
          <w:rFonts w:ascii="Arial" w:eastAsia="Arial" w:hAnsi="Arial" w:cs="Arial"/>
          <w:lang w:bidi="en-US"/>
        </w:rPr>
        <w:t>th</w:t>
      </w:r>
      <w:r>
        <w:rPr>
          <w:rFonts w:ascii="Arial" w:eastAsia="Arial" w:hAnsi="Arial" w:cs="Arial"/>
          <w:lang w:bidi="en-US"/>
        </w:rPr>
        <w:t xml:space="preserve"> </w:t>
      </w:r>
      <w:r w:rsidR="00B627BA">
        <w:rPr>
          <w:rFonts w:ascii="Arial" w:eastAsia="Arial" w:hAnsi="Arial" w:cs="Arial"/>
          <w:lang w:bidi="en-US"/>
        </w:rPr>
        <w:t>May</w:t>
      </w:r>
      <w:r>
        <w:rPr>
          <w:rFonts w:ascii="Arial" w:eastAsia="Arial" w:hAnsi="Arial" w:cs="Arial"/>
          <w:lang w:bidi="en-US"/>
        </w:rPr>
        <w:t xml:space="preserve"> </w:t>
      </w:r>
      <w:r>
        <w:rPr>
          <w:rFonts w:ascii="Arial" w:hAnsi="Arial" w:cs="Arial"/>
          <w:lang w:bidi="en-US"/>
        </w:rPr>
        <w:t>2015</w:t>
      </w:r>
      <w:r>
        <w:rPr>
          <w:rFonts w:ascii="Arial" w:hAnsi="Arial" w:cs="Arial"/>
          <w:b/>
          <w:kern w:val="1"/>
          <w:sz w:val="26"/>
          <w:szCs w:val="32"/>
        </w:rPr>
        <w:t>.</w:t>
      </w:r>
    </w:p>
    <w:p w:rsidR="00F41D75" w:rsidRPr="00F41D75" w:rsidRDefault="00F41D75" w:rsidP="00F41D75"/>
    <w:p w:rsidR="00F41D75" w:rsidRDefault="00F41D75" w:rsidP="00F41D75"/>
    <w:p w:rsidR="00F41D75" w:rsidRDefault="00F41D75" w:rsidP="00F41D75"/>
    <w:p w:rsidR="00F41D75" w:rsidRDefault="00F41D75" w:rsidP="00F41D75"/>
    <w:p w:rsidR="00F41D75" w:rsidRPr="00F41D75" w:rsidRDefault="00F41D75" w:rsidP="00F41D75"/>
    <w:p w:rsidR="00117FD3" w:rsidRPr="001B6A95" w:rsidRDefault="00117FD3" w:rsidP="00117FD3">
      <w:r w:rsidRPr="001B6A95">
        <w:t>Text</w:t>
      </w:r>
    </w:p>
    <w:p w:rsidR="00117FD3" w:rsidRPr="001B6A95" w:rsidRDefault="00117FD3" w:rsidP="00117FD3">
      <w:pPr>
        <w:pStyle w:val="Action"/>
      </w:pPr>
      <w:r w:rsidRPr="001B6A95">
        <w:t>(use style Action) Text</w:t>
      </w:r>
    </w:p>
    <w:p w:rsidR="00294D8E" w:rsidRPr="001B6A95" w:rsidRDefault="00294D8E" w:rsidP="00294D8E"/>
    <w:p w:rsidR="00294D8E" w:rsidRPr="001B6A95" w:rsidRDefault="00294D8E" w:rsidP="00294D8E">
      <w:pPr>
        <w:pStyle w:val="Agreement"/>
      </w:pPr>
      <w:r w:rsidRPr="001B6A95">
        <w:t>Agreement 1</w:t>
      </w:r>
    </w:p>
    <w:p w:rsidR="00294D8E" w:rsidRPr="001B6A95" w:rsidRDefault="00294D8E" w:rsidP="00294D8E">
      <w:pPr>
        <w:pStyle w:val="Decision"/>
      </w:pPr>
      <w:r w:rsidRPr="001B6A95">
        <w:t>Decision</w:t>
      </w:r>
    </w:p>
    <w:p w:rsidR="007C0F3A" w:rsidRDefault="001B6A95" w:rsidP="007C0F3A">
      <w:pPr>
        <w:pStyle w:val="Action"/>
      </w:pPr>
      <w:r w:rsidRPr="001B6A95">
        <w:t>A</w:t>
      </w:r>
      <w:r w:rsidR="00294D8E" w:rsidRPr="001B6A95">
        <w:t>ction</w:t>
      </w:r>
    </w:p>
    <w:p w:rsidR="007C1EEC" w:rsidRDefault="007C1EEC" w:rsidP="007C1EEC"/>
    <w:p w:rsidR="007C1EEC" w:rsidRDefault="007C1EEC" w:rsidP="007C1EEC"/>
    <w:p w:rsidR="007C1EEC" w:rsidRPr="00037DC0" w:rsidRDefault="007C1EEC" w:rsidP="007C1EEC">
      <w:pPr>
        <w:rPr>
          <w:i/>
        </w:rPr>
      </w:pPr>
      <w:r>
        <w:rPr>
          <w:i/>
        </w:rPr>
        <w:t>[</w:t>
      </w:r>
      <w:r w:rsidRPr="00037DC0">
        <w:rPr>
          <w:i/>
        </w:rPr>
        <w:t>To update file name in the footer or other fields, use Print Preview and then cancel. You do not have to print.  Alternatively, double click the footer, press CTRL + A, then F9.</w:t>
      </w:r>
      <w:r>
        <w:rPr>
          <w:i/>
        </w:rPr>
        <w:t>]</w:t>
      </w:r>
    </w:p>
    <w:p w:rsidR="007C1EEC" w:rsidRPr="007C1EEC" w:rsidRDefault="007C1EEC" w:rsidP="007C1EEC">
      <w:pPr>
        <w:sectPr w:rsidR="007C1EEC" w:rsidRPr="007C1EEC" w:rsidSect="007C0F3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245" w:right="1134" w:bottom="1701" w:left="1134" w:header="283" w:footer="709" w:gutter="0"/>
          <w:cols w:space="708"/>
          <w:titlePg/>
          <w:docGrid w:linePitch="360"/>
        </w:sectPr>
      </w:pPr>
    </w:p>
    <w:p w:rsidR="001B6A95" w:rsidRPr="001B6A95" w:rsidRDefault="001B6A95" w:rsidP="007C0F3A"/>
    <w:sectPr w:rsidR="001B6A95" w:rsidRPr="001B6A95" w:rsidSect="007C0F3A">
      <w:pgSz w:w="11906" w:h="16838"/>
      <w:pgMar w:top="1245" w:right="1134" w:bottom="1701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EAE" w:rsidRDefault="00D13EAE" w:rsidP="00983DEA">
      <w:r>
        <w:separator/>
      </w:r>
    </w:p>
  </w:endnote>
  <w:endnote w:type="continuationSeparator" w:id="0">
    <w:p w:rsidR="00D13EAE" w:rsidRDefault="00D13EAE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660" w:rsidRDefault="00D13EAE" w:rsidP="00983DEA">
    <w:pPr>
      <w:pStyle w:val="Footer"/>
    </w:pPr>
    <w:fldSimple w:instr=" FILENAME   \* MERGEFORMAT ">
      <w:r w:rsidR="00C14D19">
        <w:rPr>
          <w:noProof/>
        </w:rPr>
        <w:t>Meeting minute template (1).docx</w:t>
      </w:r>
    </w:fldSimple>
    <w:r w:rsidR="00BB0660">
      <w:tab/>
    </w:r>
    <w:r w:rsidR="00BB0660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313753">
      <w:rPr>
        <w:noProof/>
      </w:rPr>
      <w:t>2</w:t>
    </w:r>
    <w:r w:rsidR="000A4710">
      <w:rPr>
        <w:noProof/>
      </w:rPr>
      <w:fldChar w:fldCharType="end"/>
    </w:r>
    <w:r w:rsidR="00BB0660">
      <w:t xml:space="preserve"> of </w:t>
    </w:r>
    <w:fldSimple w:instr=" NUMPAGES   \* MERGEFORMAT ">
      <w:r w:rsidR="00313753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660" w:rsidRDefault="00D13EAE" w:rsidP="00983DEA">
    <w:pPr>
      <w:pStyle w:val="Footer"/>
    </w:pPr>
    <w:fldSimple w:instr=" FILENAME   \* MERGEFORMAT ">
      <w:r w:rsidR="00A34802">
        <w:rPr>
          <w:noProof/>
        </w:rPr>
        <w:t>2015-06-08_Minutes_-_Observables_DRAFT.docx</w:t>
      </w:r>
    </w:fldSimple>
    <w:r w:rsidR="00BB0660" w:rsidRPr="00117FD3">
      <w:tab/>
    </w:r>
    <w:r w:rsidR="00BB0660" w:rsidRPr="00117FD3">
      <w:tab/>
      <w:t xml:space="preserve">Page </w:t>
    </w:r>
    <w:r w:rsidR="000A4710">
      <w:fldChar w:fldCharType="begin"/>
    </w:r>
    <w:r w:rsidR="00AF2CC0">
      <w:instrText xml:space="preserve"> PAGE   \* MERGEFORMAT </w:instrText>
    </w:r>
    <w:r w:rsidR="000A4710">
      <w:fldChar w:fldCharType="separate"/>
    </w:r>
    <w:r w:rsidR="00313753">
      <w:rPr>
        <w:noProof/>
      </w:rPr>
      <w:t>1</w:t>
    </w:r>
    <w:r w:rsidR="000A4710">
      <w:rPr>
        <w:noProof/>
      </w:rPr>
      <w:fldChar w:fldCharType="end"/>
    </w:r>
    <w:r w:rsidR="00BB0660">
      <w:t xml:space="preserve"> of </w:t>
    </w:r>
    <w:fldSimple w:instr=" NUMPAGES   \* MERGEFORMAT ">
      <w:r w:rsidR="00313753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EAE" w:rsidRDefault="00D13EAE" w:rsidP="00983DEA">
      <w:r>
        <w:separator/>
      </w:r>
    </w:p>
  </w:footnote>
  <w:footnote w:type="continuationSeparator" w:id="0">
    <w:p w:rsidR="00D13EAE" w:rsidRDefault="00D13EAE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2A2" w:rsidRDefault="007C0F3A" w:rsidP="004F52A2">
    <w:pPr>
      <w:pStyle w:val="Title"/>
    </w:pPr>
    <w:r>
      <w:rPr>
        <w:noProof/>
        <w:lang w:val="sv-SE" w:eastAsia="sv-SE"/>
      </w:rPr>
      <w:drawing>
        <wp:anchor distT="0" distB="0" distL="114300" distR="114300" simplePos="0" relativeHeight="251658752" behindDoc="0" locked="0" layoutInCell="1" allowOverlap="1" wp14:anchorId="1EA62DF1" wp14:editId="683D4C1E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2A2">
      <w:rPr>
        <w:rFonts w:ascii="Arial" w:hAnsi="Arial" w:cs="Arial"/>
        <w:sz w:val="22"/>
        <w:szCs w:val="22"/>
        <w:lang w:val="en-CA" w:bidi="en-US"/>
      </w:rPr>
      <w:t>Observables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and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Investigation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Model</w:t>
    </w:r>
    <w:r w:rsidR="004F52A2">
      <w:rPr>
        <w:rFonts w:ascii="Arial" w:eastAsia="Arial" w:hAnsi="Arial" w:cs="Arial"/>
        <w:sz w:val="22"/>
        <w:szCs w:val="22"/>
        <w:lang w:val="en-CA" w:bidi="en-US"/>
      </w:rPr>
      <w:t xml:space="preserve"> </w:t>
    </w:r>
    <w:r w:rsidR="004F52A2">
      <w:rPr>
        <w:rFonts w:ascii="Arial" w:hAnsi="Arial" w:cs="Arial"/>
        <w:sz w:val="22"/>
        <w:szCs w:val="22"/>
        <w:lang w:val="en-CA" w:bidi="en-US"/>
      </w:rPr>
      <w:t>Project</w:t>
    </w:r>
    <w:r w:rsidR="004F52A2" w:rsidRPr="001B6A95">
      <w:t xml:space="preserve"> </w:t>
    </w:r>
  </w:p>
  <w:p w:rsidR="007C0F3A" w:rsidRDefault="007C0F3A" w:rsidP="007C0F3A">
    <w:pPr>
      <w:pStyle w:val="Header"/>
      <w:ind w:right="130"/>
      <w:rPr>
        <w:noProof/>
      </w:rPr>
    </w:pPr>
  </w:p>
  <w:p w:rsidR="007C0F3A" w:rsidRPr="008150BB" w:rsidRDefault="007C0F3A" w:rsidP="007C0F3A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7C0F3A" w:rsidRPr="00F9063A" w:rsidRDefault="007C0F3A" w:rsidP="007C0F3A">
    <w:pPr>
      <w:pStyle w:val="Header"/>
      <w:ind w:right="130"/>
      <w:jc w:val="right"/>
    </w:pPr>
  </w:p>
  <w:p w:rsidR="00BB0660" w:rsidRDefault="00BB0660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660" w:rsidRDefault="007C0F3A" w:rsidP="00631CF4">
    <w:pPr>
      <w:pStyle w:val="Header"/>
      <w:jc w:val="right"/>
    </w:pPr>
    <w:r>
      <w:rPr>
        <w:noProof/>
        <w:lang w:val="sv-SE" w:eastAsia="sv-SE"/>
      </w:rPr>
      <w:drawing>
        <wp:inline distT="0" distB="0" distL="0" distR="0" wp14:anchorId="280D025D" wp14:editId="16206B5A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C0F3A" w:rsidRDefault="007C0F3A" w:rsidP="00631CF4">
    <w:pPr>
      <w:pStyle w:val="Header"/>
      <w:jc w:val="right"/>
    </w:pPr>
  </w:p>
  <w:p w:rsidR="007C0F3A" w:rsidRDefault="007C0F3A" w:rsidP="00631CF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0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98"/>
    <w:rsid w:val="00000272"/>
    <w:rsid w:val="000133B9"/>
    <w:rsid w:val="00041C2E"/>
    <w:rsid w:val="00050837"/>
    <w:rsid w:val="0005158D"/>
    <w:rsid w:val="00056738"/>
    <w:rsid w:val="000749EF"/>
    <w:rsid w:val="00076BEF"/>
    <w:rsid w:val="00093AF4"/>
    <w:rsid w:val="0009798B"/>
    <w:rsid w:val="000A4710"/>
    <w:rsid w:val="00117FD3"/>
    <w:rsid w:val="0013593B"/>
    <w:rsid w:val="001404DB"/>
    <w:rsid w:val="001463B9"/>
    <w:rsid w:val="00147124"/>
    <w:rsid w:val="0016410E"/>
    <w:rsid w:val="00166ACE"/>
    <w:rsid w:val="001702EF"/>
    <w:rsid w:val="00171BCB"/>
    <w:rsid w:val="00174793"/>
    <w:rsid w:val="00177D41"/>
    <w:rsid w:val="001837C6"/>
    <w:rsid w:val="001864A7"/>
    <w:rsid w:val="00196011"/>
    <w:rsid w:val="001B4916"/>
    <w:rsid w:val="001B4B3F"/>
    <w:rsid w:val="001B6A95"/>
    <w:rsid w:val="001C6006"/>
    <w:rsid w:val="002208ED"/>
    <w:rsid w:val="00224CC6"/>
    <w:rsid w:val="00232149"/>
    <w:rsid w:val="002722B0"/>
    <w:rsid w:val="00294D8E"/>
    <w:rsid w:val="002C378C"/>
    <w:rsid w:val="002E152E"/>
    <w:rsid w:val="002E267C"/>
    <w:rsid w:val="003001DF"/>
    <w:rsid w:val="00303526"/>
    <w:rsid w:val="003036DF"/>
    <w:rsid w:val="00313753"/>
    <w:rsid w:val="00320A03"/>
    <w:rsid w:val="00323ED0"/>
    <w:rsid w:val="00324BF4"/>
    <w:rsid w:val="003316EE"/>
    <w:rsid w:val="003441F7"/>
    <w:rsid w:val="0034651B"/>
    <w:rsid w:val="003735F3"/>
    <w:rsid w:val="0039298A"/>
    <w:rsid w:val="003B3DFB"/>
    <w:rsid w:val="003B3FC8"/>
    <w:rsid w:val="003F68B6"/>
    <w:rsid w:val="003F747E"/>
    <w:rsid w:val="00400A80"/>
    <w:rsid w:val="00401919"/>
    <w:rsid w:val="00422F3A"/>
    <w:rsid w:val="004426AD"/>
    <w:rsid w:val="004524DE"/>
    <w:rsid w:val="004A1DA8"/>
    <w:rsid w:val="004A23C9"/>
    <w:rsid w:val="004A7BFB"/>
    <w:rsid w:val="004C6ED9"/>
    <w:rsid w:val="004D7AAE"/>
    <w:rsid w:val="004F52A2"/>
    <w:rsid w:val="00525598"/>
    <w:rsid w:val="00550F48"/>
    <w:rsid w:val="00555DA7"/>
    <w:rsid w:val="005719EE"/>
    <w:rsid w:val="00576194"/>
    <w:rsid w:val="005848C4"/>
    <w:rsid w:val="0059231B"/>
    <w:rsid w:val="00597A38"/>
    <w:rsid w:val="005A2B6F"/>
    <w:rsid w:val="005A5684"/>
    <w:rsid w:val="005A76CE"/>
    <w:rsid w:val="005F09F8"/>
    <w:rsid w:val="005F42FF"/>
    <w:rsid w:val="006216E6"/>
    <w:rsid w:val="00631CF4"/>
    <w:rsid w:val="0063782E"/>
    <w:rsid w:val="006427F7"/>
    <w:rsid w:val="00657893"/>
    <w:rsid w:val="00664D17"/>
    <w:rsid w:val="00680599"/>
    <w:rsid w:val="006D6FE2"/>
    <w:rsid w:val="006F22CB"/>
    <w:rsid w:val="0070010F"/>
    <w:rsid w:val="00705212"/>
    <w:rsid w:val="007061AE"/>
    <w:rsid w:val="00724360"/>
    <w:rsid w:val="007302D3"/>
    <w:rsid w:val="00731B1A"/>
    <w:rsid w:val="007352A2"/>
    <w:rsid w:val="00750C74"/>
    <w:rsid w:val="0079337C"/>
    <w:rsid w:val="0079453A"/>
    <w:rsid w:val="00794C23"/>
    <w:rsid w:val="007A0773"/>
    <w:rsid w:val="007A42F6"/>
    <w:rsid w:val="007C0F3A"/>
    <w:rsid w:val="007C1EEC"/>
    <w:rsid w:val="007C5294"/>
    <w:rsid w:val="007C61BA"/>
    <w:rsid w:val="007C67EE"/>
    <w:rsid w:val="007E6B7F"/>
    <w:rsid w:val="007E7075"/>
    <w:rsid w:val="007F41DE"/>
    <w:rsid w:val="00837BC7"/>
    <w:rsid w:val="00851B62"/>
    <w:rsid w:val="00870FC1"/>
    <w:rsid w:val="008A782C"/>
    <w:rsid w:val="008C083E"/>
    <w:rsid w:val="008F434D"/>
    <w:rsid w:val="00921574"/>
    <w:rsid w:val="00941F93"/>
    <w:rsid w:val="00947D70"/>
    <w:rsid w:val="00983DEA"/>
    <w:rsid w:val="009922C8"/>
    <w:rsid w:val="00994294"/>
    <w:rsid w:val="009A572D"/>
    <w:rsid w:val="009B5F77"/>
    <w:rsid w:val="009C29E3"/>
    <w:rsid w:val="009D132C"/>
    <w:rsid w:val="009D1669"/>
    <w:rsid w:val="009D7586"/>
    <w:rsid w:val="009E6211"/>
    <w:rsid w:val="009F0207"/>
    <w:rsid w:val="00A10F77"/>
    <w:rsid w:val="00A13FF3"/>
    <w:rsid w:val="00A34802"/>
    <w:rsid w:val="00A9060F"/>
    <w:rsid w:val="00A91D21"/>
    <w:rsid w:val="00AF2CC0"/>
    <w:rsid w:val="00B038E6"/>
    <w:rsid w:val="00B1363B"/>
    <w:rsid w:val="00B16D94"/>
    <w:rsid w:val="00B2125A"/>
    <w:rsid w:val="00B4542C"/>
    <w:rsid w:val="00B627BA"/>
    <w:rsid w:val="00B65C0E"/>
    <w:rsid w:val="00B75B5A"/>
    <w:rsid w:val="00B825DC"/>
    <w:rsid w:val="00B83463"/>
    <w:rsid w:val="00B852B7"/>
    <w:rsid w:val="00B85D5E"/>
    <w:rsid w:val="00B96940"/>
    <w:rsid w:val="00BB0660"/>
    <w:rsid w:val="00BC71AC"/>
    <w:rsid w:val="00C14D19"/>
    <w:rsid w:val="00C1554C"/>
    <w:rsid w:val="00C24085"/>
    <w:rsid w:val="00C34B05"/>
    <w:rsid w:val="00C45CF2"/>
    <w:rsid w:val="00C53F81"/>
    <w:rsid w:val="00C61847"/>
    <w:rsid w:val="00C81334"/>
    <w:rsid w:val="00C91320"/>
    <w:rsid w:val="00CA4D02"/>
    <w:rsid w:val="00CB05C0"/>
    <w:rsid w:val="00CB1E5A"/>
    <w:rsid w:val="00CC62C2"/>
    <w:rsid w:val="00CF0AA3"/>
    <w:rsid w:val="00CF5764"/>
    <w:rsid w:val="00CF72F6"/>
    <w:rsid w:val="00D10393"/>
    <w:rsid w:val="00D13EAE"/>
    <w:rsid w:val="00D242B5"/>
    <w:rsid w:val="00D648FF"/>
    <w:rsid w:val="00D77454"/>
    <w:rsid w:val="00D91905"/>
    <w:rsid w:val="00D971DC"/>
    <w:rsid w:val="00DA39AA"/>
    <w:rsid w:val="00DC0E53"/>
    <w:rsid w:val="00DE23B1"/>
    <w:rsid w:val="00DE6D67"/>
    <w:rsid w:val="00DF7A66"/>
    <w:rsid w:val="00E07115"/>
    <w:rsid w:val="00E07982"/>
    <w:rsid w:val="00E1536E"/>
    <w:rsid w:val="00E32F08"/>
    <w:rsid w:val="00E34A81"/>
    <w:rsid w:val="00E365AA"/>
    <w:rsid w:val="00E36A72"/>
    <w:rsid w:val="00E37CB9"/>
    <w:rsid w:val="00E84EBD"/>
    <w:rsid w:val="00EA7956"/>
    <w:rsid w:val="00EB0666"/>
    <w:rsid w:val="00EC003A"/>
    <w:rsid w:val="00EC7588"/>
    <w:rsid w:val="00ED7F6D"/>
    <w:rsid w:val="00EE48A8"/>
    <w:rsid w:val="00EF5F7E"/>
    <w:rsid w:val="00EF7131"/>
    <w:rsid w:val="00F41D75"/>
    <w:rsid w:val="00F4602B"/>
    <w:rsid w:val="00F67C4F"/>
    <w:rsid w:val="00F753EA"/>
    <w:rsid w:val="00F8409E"/>
    <w:rsid w:val="00F94E78"/>
    <w:rsid w:val="00F97741"/>
    <w:rsid w:val="00FC4311"/>
    <w:rsid w:val="00FC48DA"/>
    <w:rsid w:val="00FE452B"/>
    <w:rsid w:val="00FF4331"/>
    <w:rsid w:val="00FF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8514261C-BF73-4DE2-9CD9-6C49F628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Trebuchet MS" w:hAnsi="Trebuchet MS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Trebuchet MS" w:hAnsi="Trebuchet MS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zaneh\Downloads\IHTSDO_Meeting_Minutes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C78E9-2EE4-45B9-996E-2AF766AB5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IHTSDO_Meeting_Minutes_Template_2014</Template>
  <TotalTime>131</TotalTime>
  <Pages>5</Pages>
  <Words>431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&lt;Meeting Name&gt; minutes</vt:lpstr>
    </vt:vector>
  </TitlesOfParts>
  <Company>IHTSDO</Company>
  <LinksUpToDate>false</LinksUpToDate>
  <CharactersWithSpaces>2713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&lt;Meeting Name&gt; minutes</dc:title>
  <dc:creator>Farzaneh</dc:creator>
  <cp:lastModifiedBy>danka</cp:lastModifiedBy>
  <cp:revision>16</cp:revision>
  <dcterms:created xsi:type="dcterms:W3CDTF">2015-07-13T20:01:00Z</dcterms:created>
  <dcterms:modified xsi:type="dcterms:W3CDTF">2015-07-31T09:00:00Z</dcterms:modified>
</cp:coreProperties>
</file>